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5EAA02" w14:textId="173F75C6"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DB0548">
        <w:rPr>
          <w:rFonts w:cs="Arial"/>
          <w:sz w:val="20"/>
          <w:lang w:val="en-US"/>
        </w:rPr>
        <w:t>4</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14:paraId="474D82EA" w14:textId="77777777" w:rsidTr="004838D5">
        <w:trPr>
          <w:cantSplit/>
          <w:tblHeader/>
        </w:trPr>
        <w:tc>
          <w:tcPr>
            <w:tcW w:w="97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674"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14:paraId="6D266B8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14:paraId="437B52DB" w14:textId="408AA823"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DB0548">
              <w:rPr>
                <w:rFonts w:ascii="Arial" w:hAnsi="Arial" w:cs="Arial"/>
                <w:b/>
                <w:color w:val="0000FF"/>
                <w:highlight w:val="yellow"/>
                <w:lang w:val="en-US"/>
              </w:rPr>
              <w:t>Dec</w:t>
            </w:r>
            <w:r w:rsidR="00BD2BB1">
              <w:rPr>
                <w:rFonts w:ascii="Arial" w:hAnsi="Arial" w:cs="Arial"/>
                <w:b/>
                <w:color w:val="0000FF"/>
                <w:highlight w:val="yellow"/>
                <w:lang w:val="en-US"/>
              </w:rPr>
              <w:t xml:space="preserve"> 1</w:t>
            </w:r>
            <w:r w:rsidR="00D6013C">
              <w:rPr>
                <w:rFonts w:ascii="Arial" w:hAnsi="Arial" w:cs="Arial"/>
                <w:b/>
                <w:color w:val="0000FF"/>
                <w:highlight w:val="yellow"/>
                <w:lang w:val="en-US"/>
              </w:rPr>
              <w:t>2</w:t>
            </w:r>
            <w:r w:rsidR="00593023" w:rsidRPr="00593023">
              <w:rPr>
                <w:rFonts w:ascii="Arial" w:hAnsi="Arial" w:cs="Arial"/>
                <w:b/>
                <w:color w:val="0000FF"/>
                <w:highlight w:val="yellow"/>
                <w:lang w:val="en-US"/>
              </w:rPr>
              <w:t xml:space="preserve">, </w:t>
            </w:r>
            <w:r w:rsidR="00D6013C">
              <w:rPr>
                <w:rFonts w:ascii="Arial" w:hAnsi="Arial" w:cs="Arial"/>
                <w:b/>
                <w:color w:val="0000FF"/>
                <w:highlight w:val="yellow"/>
                <w:lang w:val="en-US"/>
              </w:rPr>
              <w:t>22</w:t>
            </w:r>
            <w:r w:rsidR="00593023" w:rsidRPr="00593023">
              <w:rPr>
                <w:rFonts w:ascii="Arial" w:hAnsi="Arial" w:cs="Arial"/>
                <w:b/>
                <w:color w:val="0000FF"/>
                <w:highlight w:val="yellow"/>
                <w:lang w:val="en-US"/>
              </w:rPr>
              <w:t>h00 UTC</w:t>
            </w:r>
          </w:p>
        </w:tc>
      </w:tr>
      <w:tr w:rsidR="00D4121D" w:rsidRPr="000472D1" w14:paraId="5F67EF8C" w14:textId="77777777" w:rsidTr="004838D5">
        <w:trPr>
          <w:cantSplit/>
        </w:trPr>
        <w:tc>
          <w:tcPr>
            <w:tcW w:w="97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14:paraId="182CBB6E" w14:textId="77777777" w:rsidTr="004838D5">
        <w:trPr>
          <w:cantSplit/>
        </w:trPr>
        <w:tc>
          <w:tcPr>
            <w:tcW w:w="97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07156" w:rsidRPr="000472D1" w14:paraId="26B3B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14:paraId="5D737A26" w14:textId="77777777" w:rsidTr="004838D5">
        <w:trPr>
          <w:cantSplit/>
        </w:trPr>
        <w:tc>
          <w:tcPr>
            <w:tcW w:w="97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0D13DC" w:rsidRPr="000472D1" w14:paraId="66E8E20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14:paraId="00AD1F77" w14:textId="77777777" w:rsidTr="004838D5">
        <w:trPr>
          <w:cantSplit/>
        </w:trPr>
        <w:tc>
          <w:tcPr>
            <w:tcW w:w="97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D4121D" w:rsidRPr="000472D1" w14:paraId="52055977"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2D1564" w:rsidRPr="00C22AF9" w14:paraId="4DCFEF4B"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5705822" w14:textId="41D9310C" w:rsidR="002D1564" w:rsidRPr="004D3097" w:rsidRDefault="00424A91" w:rsidP="002D1564">
            <w:pPr>
              <w:spacing w:after="0"/>
              <w:rPr>
                <w:rFonts w:ascii="Arial" w:hAnsi="Arial" w:cs="Arial"/>
                <w:sz w:val="14"/>
                <w:szCs w:val="14"/>
                <w:lang w:val="en-US"/>
              </w:rPr>
            </w:pPr>
            <w:hyperlink r:id="rId9" w:tgtFrame="_blank" w:history="1">
              <w:r w:rsidR="00997251">
                <w:rPr>
                  <w:rStyle w:val="Lienhypertexte"/>
                  <w:rFonts w:ascii="Arial" w:hAnsi="Arial" w:cs="Arial"/>
                  <w:sz w:val="14"/>
                  <w:szCs w:val="14"/>
                  <w:lang w:val="en-US"/>
                </w:rPr>
                <w:t>CP</w:t>
              </w:r>
              <w:r w:rsidR="00997251">
                <w:rPr>
                  <w:rStyle w:val="Lienhypertexte"/>
                  <w:rFonts w:ascii="Arial" w:hAnsi="Arial" w:cs="Arial"/>
                  <w:sz w:val="14"/>
                  <w:szCs w:val="14"/>
                  <w:lang w:val="en-US"/>
                </w:rPr>
                <w:noBreakHyphen/>
                <w:t xml:space="preserve">213001 </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C9908EB" w14:textId="77777777"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586D7857" w14:textId="77777777" w:rsidR="00697068" w:rsidRPr="008A079F" w:rsidRDefault="00697068" w:rsidP="00697068">
            <w:pPr>
              <w:rPr>
                <w:rFonts w:ascii="Arial" w:hAnsi="Arial" w:cs="Arial"/>
              </w:rPr>
            </w:pPr>
            <w:r w:rsidRPr="008A079F">
              <w:rPr>
                <w:rFonts w:ascii="Arial" w:hAnsi="Arial" w:cs="Arial"/>
              </w:rPr>
              <w:t xml:space="preserve">This e-meeting will be held: </w:t>
            </w:r>
          </w:p>
          <w:p w14:paraId="7AAE91FF" w14:textId="3B7873CA"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 xml:space="preserve">From Sun, </w:t>
            </w:r>
            <w:r w:rsidR="00AA401D">
              <w:rPr>
                <w:rFonts w:ascii="Arial" w:hAnsi="Arial" w:cs="Arial"/>
              </w:rPr>
              <w:t>Dec</w:t>
            </w:r>
            <w:r w:rsidRPr="008A079F">
              <w:rPr>
                <w:rFonts w:ascii="Arial" w:hAnsi="Arial" w:cs="Arial"/>
              </w:rPr>
              <w:t xml:space="preserve"> 12, 2021, 2</w:t>
            </w:r>
            <w:r w:rsidR="00AA401D">
              <w:rPr>
                <w:rFonts w:ascii="Arial" w:hAnsi="Arial" w:cs="Arial"/>
              </w:rPr>
              <w:t>3</w:t>
            </w:r>
            <w:r w:rsidRPr="008A079F">
              <w:rPr>
                <w:rFonts w:ascii="Arial" w:hAnsi="Arial" w:cs="Arial"/>
              </w:rPr>
              <w:t>h00 UTC</w:t>
            </w:r>
          </w:p>
          <w:p w14:paraId="1623CF29" w14:textId="6318C2C0"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 xml:space="preserve">Until Wed, </w:t>
            </w:r>
            <w:r w:rsidR="00AA401D">
              <w:rPr>
                <w:rFonts w:ascii="Arial" w:hAnsi="Arial" w:cs="Arial"/>
              </w:rPr>
              <w:t>Dec</w:t>
            </w:r>
            <w:r w:rsidRPr="008A079F">
              <w:rPr>
                <w:rFonts w:ascii="Arial" w:hAnsi="Arial" w:cs="Arial"/>
              </w:rPr>
              <w:t xml:space="preserve"> 15, 2021, 22h30 UTC</w:t>
            </w:r>
          </w:p>
          <w:p w14:paraId="76CF248B" w14:textId="45D391C8" w:rsidR="00697068" w:rsidRPr="008A079F" w:rsidRDefault="00697068" w:rsidP="00697068">
            <w:pPr>
              <w:spacing w:before="120"/>
              <w:rPr>
                <w:rFonts w:ascii="Arial" w:hAnsi="Arial" w:cs="Arial"/>
              </w:rPr>
            </w:pPr>
            <w:r w:rsidRPr="008A079F">
              <w:rPr>
                <w:rFonts w:ascii="Arial" w:hAnsi="Arial" w:cs="Arial"/>
              </w:rPr>
              <w:t xml:space="preserve">Please also note that a CT/RA/SA joint session will be on </w:t>
            </w:r>
            <w:r w:rsidR="00AA401D">
              <w:rPr>
                <w:rFonts w:ascii="Arial" w:hAnsi="Arial" w:cs="Arial"/>
              </w:rPr>
              <w:t>Wed</w:t>
            </w:r>
            <w:r w:rsidRPr="008A079F">
              <w:rPr>
                <w:rFonts w:ascii="Arial" w:hAnsi="Arial" w:cs="Arial"/>
              </w:rPr>
              <w:t xml:space="preserve">, </w:t>
            </w:r>
            <w:r w:rsidR="00AA401D">
              <w:rPr>
                <w:rFonts w:ascii="Arial" w:hAnsi="Arial" w:cs="Arial"/>
              </w:rPr>
              <w:t>Dec</w:t>
            </w:r>
            <w:r w:rsidRPr="008A079F">
              <w:rPr>
                <w:rFonts w:ascii="Arial" w:hAnsi="Arial" w:cs="Arial"/>
              </w:rPr>
              <w:t xml:space="preserve"> </w:t>
            </w:r>
            <w:r w:rsidR="00AA401D">
              <w:rPr>
                <w:rFonts w:ascii="Arial" w:hAnsi="Arial" w:cs="Arial"/>
              </w:rPr>
              <w:t>15</w:t>
            </w:r>
            <w:r w:rsidRPr="008A079F">
              <w:rPr>
                <w:rFonts w:ascii="Arial" w:hAnsi="Arial" w:cs="Arial"/>
              </w:rPr>
              <w:t>, 14h</w:t>
            </w:r>
            <w:r w:rsidR="00BC72FF">
              <w:rPr>
                <w:rFonts w:ascii="Arial" w:hAnsi="Arial" w:cs="Arial"/>
              </w:rPr>
              <w:t>30</w:t>
            </w:r>
            <w:r w:rsidRPr="008A079F">
              <w:rPr>
                <w:rFonts w:ascii="Arial" w:hAnsi="Arial" w:cs="Arial"/>
              </w:rPr>
              <w:t>-15h</w:t>
            </w:r>
            <w:r w:rsidR="00BC72FF">
              <w:rPr>
                <w:rFonts w:ascii="Arial" w:hAnsi="Arial" w:cs="Arial"/>
              </w:rPr>
              <w:t>30</w:t>
            </w:r>
            <w:r w:rsidRPr="008A079F">
              <w:rPr>
                <w:rFonts w:ascii="Arial" w:hAnsi="Arial" w:cs="Arial"/>
              </w:rPr>
              <w:t xml:space="preserve"> UTC on the Release 18 topics (planning, timeline)</w:t>
            </w:r>
          </w:p>
          <w:p w14:paraId="03B9E1BC" w14:textId="77777777" w:rsidR="00697068" w:rsidRPr="008A079F" w:rsidRDefault="00697068" w:rsidP="00697068">
            <w:pPr>
              <w:rPr>
                <w:rFonts w:ascii="Arial" w:hAnsi="Arial" w:cs="Arial"/>
              </w:rPr>
            </w:pPr>
            <w:r w:rsidRPr="008A079F">
              <w:rPr>
                <w:rFonts w:ascii="Arial" w:hAnsi="Arial" w:cs="Arial"/>
              </w:rPr>
              <w:t>Electronic meeting based on email exchanges, with full decision power</w:t>
            </w:r>
          </w:p>
          <w:p w14:paraId="0D1598E1" w14:textId="77777777" w:rsidR="00697068" w:rsidRPr="008A079F" w:rsidRDefault="00697068" w:rsidP="00697068">
            <w:pPr>
              <w:rPr>
                <w:rFonts w:ascii="Arial" w:hAnsi="Arial" w:cs="Arial"/>
              </w:rPr>
            </w:pPr>
            <w:r w:rsidRPr="008A079F">
              <w:rPr>
                <w:rFonts w:ascii="Arial" w:hAnsi="Arial" w:cs="Arial"/>
              </w:rPr>
              <w:t>The meeting will be kicked off by the CT chairman with the usual reminders and the approval of the agenda</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77777777" w:rsidR="00697068" w:rsidRPr="008A079F" w:rsidRDefault="00697068" w:rsidP="00697068">
            <w:pPr>
              <w:rPr>
                <w:rFonts w:ascii="Arial" w:hAnsi="Arial" w:cs="Arial"/>
              </w:rPr>
            </w:pPr>
            <w:r w:rsidRPr="008A079F">
              <w:rPr>
                <w:rFonts w:ascii="Arial" w:hAnsi="Arial" w:cs="Arial"/>
              </w:rPr>
              <w:t xml:space="preserve">The CT email reflector will be used during this 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5243BCBF" w14:textId="77777777" w:rsidR="002338A7" w:rsidRDefault="00697068" w:rsidP="00697068">
            <w:pPr>
              <w:rPr>
                <w:rFonts w:ascii="Arial" w:hAnsi="Arial" w:cs="Arial"/>
              </w:rPr>
            </w:pPr>
            <w:r w:rsidRPr="008A079F">
              <w:rPr>
                <w:rFonts w:ascii="Arial" w:hAnsi="Arial" w:cs="Arial"/>
              </w:rPr>
              <w:t xml:space="preserve">During this meeting, we will have daily online session using Teams Meeting (TM), </w:t>
            </w:r>
          </w:p>
          <w:p w14:paraId="69A6937D" w14:textId="77777777" w:rsidR="002338A7" w:rsidRPr="002338A7" w:rsidRDefault="002338A7" w:rsidP="002338A7">
            <w:pPr>
              <w:pStyle w:val="Paragraphedeliste"/>
              <w:numPr>
                <w:ilvl w:val="0"/>
                <w:numId w:val="21"/>
              </w:numPr>
              <w:rPr>
                <w:rFonts w:ascii="Arial" w:hAnsi="Arial" w:cs="Arial"/>
                <w:lang w:val="fr-FR"/>
              </w:rPr>
            </w:pPr>
            <w:r w:rsidRPr="002338A7">
              <w:rPr>
                <w:rFonts w:ascii="Arial" w:hAnsi="Arial" w:cs="Arial"/>
                <w:lang w:val="fr-FR"/>
              </w:rPr>
              <w:t>Mon, Dec. 13:</w:t>
            </w:r>
            <w:r w:rsidRPr="002338A7">
              <w:rPr>
                <w:rFonts w:ascii="Arial" w:hAnsi="Arial" w:cs="Arial"/>
                <w:lang w:val="fr-FR"/>
              </w:rPr>
              <w:tab/>
              <w:t>14h-16h UTC</w:t>
            </w:r>
          </w:p>
          <w:p w14:paraId="36751906" w14:textId="77777777" w:rsidR="002338A7" w:rsidRPr="002338A7" w:rsidRDefault="002338A7" w:rsidP="002338A7">
            <w:pPr>
              <w:pStyle w:val="Paragraphedeliste"/>
              <w:numPr>
                <w:ilvl w:val="0"/>
                <w:numId w:val="21"/>
              </w:numPr>
              <w:rPr>
                <w:rFonts w:ascii="Arial" w:hAnsi="Arial" w:cs="Arial"/>
                <w:lang w:val="fr-FR"/>
              </w:rPr>
            </w:pPr>
            <w:r w:rsidRPr="002338A7">
              <w:rPr>
                <w:rFonts w:ascii="Arial" w:hAnsi="Arial" w:cs="Arial"/>
                <w:lang w:val="fr-FR"/>
              </w:rPr>
              <w:t>Tue, Dec. 14:</w:t>
            </w:r>
            <w:r w:rsidRPr="002338A7">
              <w:rPr>
                <w:rFonts w:ascii="Arial" w:hAnsi="Arial" w:cs="Arial"/>
                <w:lang w:val="fr-FR"/>
              </w:rPr>
              <w:tab/>
              <w:t>14h-16h UTC</w:t>
            </w:r>
          </w:p>
          <w:p w14:paraId="43B1B18B" w14:textId="0349536C" w:rsidR="002338A7" w:rsidRPr="002338A7" w:rsidRDefault="002338A7" w:rsidP="002338A7">
            <w:pPr>
              <w:pStyle w:val="Paragraphedeliste"/>
              <w:numPr>
                <w:ilvl w:val="0"/>
                <w:numId w:val="21"/>
              </w:numPr>
              <w:rPr>
                <w:rFonts w:ascii="Arial" w:hAnsi="Arial" w:cs="Arial"/>
              </w:rPr>
            </w:pPr>
            <w:r w:rsidRPr="002338A7">
              <w:rPr>
                <w:rFonts w:ascii="Arial" w:hAnsi="Arial" w:cs="Arial"/>
              </w:rPr>
              <w:t>Wed, Dec. 15:</w:t>
            </w:r>
            <w:r w:rsidRPr="002338A7">
              <w:rPr>
                <w:rFonts w:ascii="Arial" w:hAnsi="Arial" w:cs="Arial"/>
              </w:rPr>
              <w:tab/>
              <w:t>1</w:t>
            </w:r>
            <w:r w:rsidR="00D96824">
              <w:rPr>
                <w:rFonts w:ascii="Arial" w:hAnsi="Arial" w:cs="Arial"/>
              </w:rPr>
              <w:t>3</w:t>
            </w:r>
            <w:r w:rsidRPr="002338A7">
              <w:rPr>
                <w:rFonts w:ascii="Arial" w:hAnsi="Arial" w:cs="Arial"/>
              </w:rPr>
              <w:t>h</w:t>
            </w:r>
            <w:r w:rsidR="00D96824">
              <w:rPr>
                <w:rFonts w:ascii="Arial" w:hAnsi="Arial" w:cs="Arial"/>
              </w:rPr>
              <w:t>30</w:t>
            </w:r>
            <w:r w:rsidRPr="002338A7">
              <w:rPr>
                <w:rFonts w:ascii="Arial" w:hAnsi="Arial" w:cs="Arial"/>
              </w:rPr>
              <w:t>-1</w:t>
            </w:r>
            <w:r w:rsidR="00D96824">
              <w:rPr>
                <w:rFonts w:ascii="Arial" w:hAnsi="Arial" w:cs="Arial"/>
              </w:rPr>
              <w:t>4</w:t>
            </w:r>
            <w:r w:rsidRPr="002338A7">
              <w:rPr>
                <w:rFonts w:ascii="Arial" w:hAnsi="Arial" w:cs="Arial"/>
              </w:rPr>
              <w:t>h</w:t>
            </w:r>
            <w:r w:rsidR="00D96824">
              <w:rPr>
                <w:rFonts w:ascii="Arial" w:hAnsi="Arial" w:cs="Arial"/>
              </w:rPr>
              <w:t>30</w:t>
            </w:r>
            <w:r w:rsidRPr="002338A7">
              <w:rPr>
                <w:rFonts w:ascii="Arial" w:hAnsi="Arial" w:cs="Arial"/>
              </w:rPr>
              <w:t xml:space="preserve"> UTC</w:t>
            </w:r>
          </w:p>
          <w:p w14:paraId="794DE92C" w14:textId="469E5863" w:rsidR="00697068" w:rsidRPr="008A079F" w:rsidRDefault="00697068" w:rsidP="002338A7">
            <w:pPr>
              <w:rPr>
                <w:rFonts w:ascii="Arial" w:hAnsi="Arial" w:cs="Arial"/>
              </w:rPr>
            </w:pPr>
            <w:r w:rsidRPr="008A079F">
              <w:rPr>
                <w:rFonts w:ascii="Arial" w:hAnsi="Arial" w:cs="Arial"/>
              </w:rPr>
              <w:t>As usual, the Wednesday session can be skipped if not required.</w:t>
            </w:r>
          </w:p>
          <w:p w14:paraId="3CF72F8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71E803B8" w14:textId="248B5E8D" w:rsidR="00697068" w:rsidRPr="008A079F" w:rsidRDefault="00697068" w:rsidP="00697068">
            <w:pPr>
              <w:rPr>
                <w:rFonts w:ascii="Arial" w:hAnsi="Arial" w:cs="Arial"/>
              </w:rPr>
            </w:pPr>
            <w:r w:rsidRPr="008A079F">
              <w:rPr>
                <w:rFonts w:ascii="Arial" w:hAnsi="Arial" w:cs="Arial"/>
              </w:rPr>
              <w:t>In the document CP-21</w:t>
            </w:r>
            <w:r w:rsidR="002338A7">
              <w:rPr>
                <w:rFonts w:ascii="Arial" w:hAnsi="Arial" w:cs="Arial"/>
              </w:rPr>
              <w:t>3</w:t>
            </w:r>
            <w:r w:rsidRPr="008A079F">
              <w:rPr>
                <w:rFonts w:ascii="Arial" w:hAnsi="Arial" w:cs="Arial"/>
              </w:rPr>
              <w:t>002, you will find useful info regarding:</w:t>
            </w:r>
          </w:p>
          <w:p w14:paraId="6CE39F54" w14:textId="77777777"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General meeting info</w:t>
            </w:r>
          </w:p>
          <w:p w14:paraId="73645286" w14:textId="77777777"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Deadlines</w:t>
            </w:r>
          </w:p>
          <w:p w14:paraId="6ABEC601" w14:textId="77777777"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Recommendations on the email exchange</w:t>
            </w:r>
          </w:p>
          <w:p w14:paraId="33BF00C9" w14:textId="77777777"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Details on the approval process</w:t>
            </w:r>
          </w:p>
          <w:p w14:paraId="418DF27D" w14:textId="77777777"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lastRenderedPageBreak/>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79CA34E6" w14:textId="3DA159E2" w:rsidR="00697068" w:rsidRPr="00451398" w:rsidRDefault="00697068" w:rsidP="00997251">
            <w:pPr>
              <w:overflowPunct/>
              <w:autoSpaceDE/>
              <w:autoSpaceDN/>
              <w:adjustRightInd/>
              <w:spacing w:after="0"/>
              <w:textAlignment w:val="auto"/>
              <w:rPr>
                <w:rFonts w:ascii="Arial" w:hAnsi="Arial" w:cs="Arial"/>
                <w:sz w:val="18"/>
                <w:szCs w:val="18"/>
              </w:rPr>
            </w:pPr>
            <w:r w:rsidRPr="00451398">
              <w:rPr>
                <w:rFonts w:ascii="Arial" w:hAnsi="Arial" w:cs="Arial"/>
                <w:b/>
                <w:bCs/>
                <w:sz w:val="18"/>
                <w:szCs w:val="18"/>
              </w:rPr>
              <w:t>Opening of CT#9</w:t>
            </w:r>
            <w:r w:rsidR="002338A7" w:rsidRPr="00451398">
              <w:rPr>
                <w:rFonts w:ascii="Arial" w:hAnsi="Arial" w:cs="Arial"/>
                <w:b/>
                <w:bCs/>
                <w:sz w:val="18"/>
                <w:szCs w:val="18"/>
              </w:rPr>
              <w:t>4</w:t>
            </w:r>
            <w:r w:rsidRPr="00451398">
              <w:rPr>
                <w:rFonts w:ascii="Arial" w:hAnsi="Arial" w:cs="Arial"/>
                <w:b/>
                <w:bCs/>
                <w:sz w:val="18"/>
                <w:szCs w:val="18"/>
              </w:rPr>
              <w:t>-e</w:t>
            </w:r>
            <w:r w:rsidRPr="00451398">
              <w:rPr>
                <w:rFonts w:ascii="Arial" w:hAnsi="Arial" w:cs="Arial"/>
                <w:sz w:val="18"/>
                <w:szCs w:val="18"/>
              </w:rPr>
              <w:t xml:space="preserve">: Sun, </w:t>
            </w:r>
            <w:r w:rsidR="002338A7" w:rsidRPr="00451398">
              <w:rPr>
                <w:rFonts w:ascii="Arial" w:hAnsi="Arial" w:cs="Arial"/>
                <w:sz w:val="18"/>
                <w:szCs w:val="18"/>
              </w:rPr>
              <w:t>Dec</w:t>
            </w:r>
            <w:r w:rsidRPr="00451398">
              <w:rPr>
                <w:rFonts w:ascii="Arial" w:hAnsi="Arial" w:cs="Arial"/>
                <w:sz w:val="18"/>
                <w:szCs w:val="18"/>
              </w:rPr>
              <w:t xml:space="preserve"> 12, 2</w:t>
            </w:r>
            <w:r w:rsidR="002338A7" w:rsidRPr="00451398">
              <w:rPr>
                <w:rFonts w:ascii="Arial" w:hAnsi="Arial" w:cs="Arial"/>
                <w:sz w:val="18"/>
                <w:szCs w:val="18"/>
              </w:rPr>
              <w:t>3</w:t>
            </w:r>
            <w:r w:rsidRPr="00451398">
              <w:rPr>
                <w:rFonts w:ascii="Arial" w:hAnsi="Arial" w:cs="Arial"/>
                <w:sz w:val="18"/>
                <w:szCs w:val="18"/>
              </w:rPr>
              <w:t>h00 UTC</w:t>
            </w:r>
          </w:p>
          <w:p w14:paraId="72020CCA" w14:textId="77777777" w:rsidR="00451398" w:rsidRPr="00451398" w:rsidRDefault="00451398" w:rsidP="00997251">
            <w:pPr>
              <w:overflowPunct/>
              <w:autoSpaceDE/>
              <w:autoSpaceDN/>
              <w:adjustRightInd/>
              <w:spacing w:after="0"/>
              <w:textAlignment w:val="auto"/>
              <w:rPr>
                <w:rFonts w:ascii="Arial" w:hAnsi="Arial" w:cs="Arial"/>
                <w:sz w:val="18"/>
                <w:szCs w:val="18"/>
              </w:rPr>
            </w:pPr>
          </w:p>
          <w:p w14:paraId="5D5C56A9" w14:textId="16F1EF18" w:rsidR="00697068" w:rsidRPr="00451398" w:rsidRDefault="00697068" w:rsidP="00997251">
            <w:pPr>
              <w:overflowPunct/>
              <w:autoSpaceDE/>
              <w:autoSpaceDN/>
              <w:adjustRightInd/>
              <w:spacing w:after="0"/>
              <w:textAlignment w:val="auto"/>
              <w:rPr>
                <w:rFonts w:ascii="Arial" w:hAnsi="Arial" w:cs="Arial"/>
                <w:sz w:val="18"/>
                <w:szCs w:val="18"/>
                <w:lang w:val="fr-FR"/>
              </w:rPr>
            </w:pPr>
            <w:r w:rsidRPr="00451398">
              <w:rPr>
                <w:rFonts w:ascii="Arial" w:hAnsi="Arial" w:cs="Arial"/>
                <w:b/>
                <w:bCs/>
                <w:sz w:val="18"/>
                <w:szCs w:val="18"/>
                <w:lang w:val="fr-FR"/>
              </w:rPr>
              <w:t>TM#1</w:t>
            </w:r>
            <w:r w:rsidRPr="00451398">
              <w:rPr>
                <w:rFonts w:ascii="Arial" w:hAnsi="Arial" w:cs="Arial"/>
                <w:sz w:val="18"/>
                <w:szCs w:val="18"/>
                <w:lang w:val="fr-FR"/>
              </w:rPr>
              <w:t xml:space="preserve">: Mon, </w:t>
            </w:r>
            <w:r w:rsidR="002338A7" w:rsidRPr="00451398">
              <w:rPr>
                <w:rFonts w:ascii="Arial" w:hAnsi="Arial" w:cs="Arial"/>
                <w:sz w:val="18"/>
                <w:szCs w:val="18"/>
                <w:lang w:val="fr-FR"/>
              </w:rPr>
              <w:t>Dec</w:t>
            </w:r>
            <w:r w:rsidRPr="00451398">
              <w:rPr>
                <w:rFonts w:ascii="Arial" w:hAnsi="Arial" w:cs="Arial"/>
                <w:sz w:val="18"/>
                <w:szCs w:val="18"/>
                <w:lang w:val="fr-FR"/>
              </w:rPr>
              <w:t xml:space="preserve"> 13,  1</w:t>
            </w:r>
            <w:r w:rsidR="002338A7" w:rsidRPr="00451398">
              <w:rPr>
                <w:rFonts w:ascii="Arial" w:hAnsi="Arial" w:cs="Arial"/>
                <w:sz w:val="18"/>
                <w:szCs w:val="18"/>
                <w:lang w:val="fr-FR"/>
              </w:rPr>
              <w:t>4</w:t>
            </w:r>
            <w:r w:rsidRPr="00451398">
              <w:rPr>
                <w:rFonts w:ascii="Arial" w:hAnsi="Arial" w:cs="Arial"/>
                <w:sz w:val="18"/>
                <w:szCs w:val="18"/>
                <w:lang w:val="fr-FR"/>
              </w:rPr>
              <w:t>h00 – 1</w:t>
            </w:r>
            <w:r w:rsidR="002338A7" w:rsidRPr="00451398">
              <w:rPr>
                <w:rFonts w:ascii="Arial" w:hAnsi="Arial" w:cs="Arial"/>
                <w:sz w:val="18"/>
                <w:szCs w:val="18"/>
                <w:lang w:val="fr-FR"/>
              </w:rPr>
              <w:t>6</w:t>
            </w:r>
            <w:r w:rsidRPr="00451398">
              <w:rPr>
                <w:rFonts w:ascii="Arial" w:hAnsi="Arial" w:cs="Arial"/>
                <w:sz w:val="18"/>
                <w:szCs w:val="18"/>
                <w:lang w:val="fr-FR"/>
              </w:rPr>
              <w:t>h00 UTC</w:t>
            </w:r>
          </w:p>
          <w:p w14:paraId="3A757C05" w14:textId="77777777"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lang w:val="en-US"/>
              </w:rPr>
            </w:pPr>
            <w:r w:rsidRPr="00451398">
              <w:rPr>
                <w:rFonts w:ascii="Arial" w:hAnsi="Arial" w:cs="Arial"/>
                <w:sz w:val="18"/>
                <w:szCs w:val="18"/>
              </w:rPr>
              <w:t>WG status report and Work Plan</w:t>
            </w:r>
          </w:p>
          <w:p w14:paraId="48239180" w14:textId="77777777"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 xml:space="preserve">Rel-18 timeline and </w:t>
            </w:r>
          </w:p>
          <w:p w14:paraId="1791B27F" w14:textId="77777777"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Handling of LS In</w:t>
            </w:r>
          </w:p>
          <w:p w14:paraId="4B796131" w14:textId="77777777"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New WIDs for Rel-17</w:t>
            </w:r>
          </w:p>
          <w:p w14:paraId="0A927157" w14:textId="53B18B7B"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Technical items for early consideration</w:t>
            </w:r>
          </w:p>
          <w:p w14:paraId="5D40CF50" w14:textId="77777777" w:rsidR="00451398" w:rsidRPr="00451398" w:rsidRDefault="00451398" w:rsidP="00451398">
            <w:pPr>
              <w:overflowPunct/>
              <w:autoSpaceDE/>
              <w:autoSpaceDN/>
              <w:adjustRightInd/>
              <w:spacing w:after="0"/>
              <w:textAlignment w:val="auto"/>
              <w:rPr>
                <w:rFonts w:ascii="Arial" w:hAnsi="Arial" w:cs="Arial"/>
                <w:sz w:val="18"/>
                <w:szCs w:val="18"/>
              </w:rPr>
            </w:pPr>
          </w:p>
          <w:p w14:paraId="2F12D698" w14:textId="06218BC0" w:rsidR="00697068" w:rsidRPr="00451398" w:rsidRDefault="00697068" w:rsidP="00997251">
            <w:pPr>
              <w:overflowPunct/>
              <w:autoSpaceDE/>
              <w:autoSpaceDN/>
              <w:adjustRightInd/>
              <w:spacing w:after="0"/>
              <w:textAlignment w:val="auto"/>
              <w:rPr>
                <w:rFonts w:ascii="Arial" w:hAnsi="Arial" w:cs="Arial"/>
                <w:sz w:val="18"/>
                <w:szCs w:val="18"/>
                <w:lang w:val="fr-FR"/>
              </w:rPr>
            </w:pPr>
            <w:r w:rsidRPr="00451398">
              <w:rPr>
                <w:rFonts w:ascii="Arial" w:hAnsi="Arial" w:cs="Arial"/>
                <w:b/>
                <w:bCs/>
                <w:sz w:val="18"/>
                <w:szCs w:val="18"/>
                <w:lang w:val="fr-FR"/>
              </w:rPr>
              <w:t>TM#2</w:t>
            </w:r>
            <w:r w:rsidRPr="00451398">
              <w:rPr>
                <w:rFonts w:ascii="Arial" w:hAnsi="Arial" w:cs="Arial"/>
                <w:sz w:val="18"/>
                <w:szCs w:val="18"/>
                <w:lang w:val="fr-FR"/>
              </w:rPr>
              <w:t xml:space="preserve">: Tue, </w:t>
            </w:r>
            <w:r w:rsidR="002338A7" w:rsidRPr="00451398">
              <w:rPr>
                <w:rFonts w:ascii="Arial" w:hAnsi="Arial" w:cs="Arial"/>
                <w:sz w:val="18"/>
                <w:szCs w:val="18"/>
                <w:lang w:val="fr-FR"/>
              </w:rPr>
              <w:t>Dec</w:t>
            </w:r>
            <w:r w:rsidRPr="00451398">
              <w:rPr>
                <w:rFonts w:ascii="Arial" w:hAnsi="Arial" w:cs="Arial"/>
                <w:sz w:val="18"/>
                <w:szCs w:val="18"/>
                <w:lang w:val="fr-FR"/>
              </w:rPr>
              <w:t xml:space="preserve"> 14,  1</w:t>
            </w:r>
            <w:r w:rsidR="002338A7" w:rsidRPr="00451398">
              <w:rPr>
                <w:rFonts w:ascii="Arial" w:hAnsi="Arial" w:cs="Arial"/>
                <w:sz w:val="18"/>
                <w:szCs w:val="18"/>
                <w:lang w:val="fr-FR"/>
              </w:rPr>
              <w:t>4</w:t>
            </w:r>
            <w:r w:rsidRPr="00451398">
              <w:rPr>
                <w:rFonts w:ascii="Arial" w:hAnsi="Arial" w:cs="Arial"/>
                <w:sz w:val="18"/>
                <w:szCs w:val="18"/>
                <w:lang w:val="fr-FR"/>
              </w:rPr>
              <w:t>h00– 1</w:t>
            </w:r>
            <w:r w:rsidR="002338A7" w:rsidRPr="00451398">
              <w:rPr>
                <w:rFonts w:ascii="Arial" w:hAnsi="Arial" w:cs="Arial"/>
                <w:sz w:val="18"/>
                <w:szCs w:val="18"/>
                <w:lang w:val="fr-FR"/>
              </w:rPr>
              <w:t>6</w:t>
            </w:r>
            <w:r w:rsidRPr="00451398">
              <w:rPr>
                <w:rFonts w:ascii="Arial" w:hAnsi="Arial" w:cs="Arial"/>
                <w:sz w:val="18"/>
                <w:szCs w:val="18"/>
                <w:lang w:val="fr-FR"/>
              </w:rPr>
              <w:t>h00 UTC</w:t>
            </w:r>
          </w:p>
          <w:p w14:paraId="00BF63B5" w14:textId="77777777"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lang w:val="en-US"/>
              </w:rPr>
            </w:pPr>
            <w:r w:rsidRPr="00451398">
              <w:rPr>
                <w:rFonts w:ascii="Arial" w:hAnsi="Arial" w:cs="Arial"/>
                <w:sz w:val="18"/>
                <w:szCs w:val="18"/>
              </w:rPr>
              <w:t>Status on any open issue</w:t>
            </w:r>
          </w:p>
          <w:p w14:paraId="4960CC1A" w14:textId="5A4F7465" w:rsidR="00697068" w:rsidRPr="00451398" w:rsidRDefault="00697068" w:rsidP="00997251">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Handling of the remaining documents</w:t>
            </w:r>
          </w:p>
          <w:p w14:paraId="35312567" w14:textId="77777777" w:rsidR="00451398" w:rsidRPr="00451398" w:rsidRDefault="00451398" w:rsidP="00451398">
            <w:pPr>
              <w:overflowPunct/>
              <w:autoSpaceDE/>
              <w:autoSpaceDN/>
              <w:adjustRightInd/>
              <w:spacing w:after="0"/>
              <w:textAlignment w:val="auto"/>
              <w:rPr>
                <w:rFonts w:ascii="Arial" w:hAnsi="Arial" w:cs="Arial"/>
                <w:sz w:val="18"/>
                <w:szCs w:val="18"/>
              </w:rPr>
            </w:pPr>
          </w:p>
          <w:p w14:paraId="2182E7E0" w14:textId="2017E944" w:rsidR="00697068" w:rsidRPr="00451398" w:rsidRDefault="00697068" w:rsidP="00451398">
            <w:pPr>
              <w:overflowPunct/>
              <w:autoSpaceDE/>
              <w:autoSpaceDN/>
              <w:adjustRightInd/>
              <w:spacing w:after="0"/>
              <w:textAlignment w:val="auto"/>
              <w:rPr>
                <w:rFonts w:ascii="Arial" w:hAnsi="Arial" w:cs="Arial"/>
                <w:sz w:val="18"/>
                <w:szCs w:val="18"/>
              </w:rPr>
            </w:pPr>
            <w:r w:rsidRPr="00451398">
              <w:rPr>
                <w:rFonts w:ascii="Arial" w:hAnsi="Arial" w:cs="Arial"/>
                <w:b/>
                <w:bCs/>
                <w:sz w:val="18"/>
                <w:szCs w:val="18"/>
              </w:rPr>
              <w:t>TM#3</w:t>
            </w:r>
            <w:r w:rsidRPr="00451398">
              <w:rPr>
                <w:rFonts w:ascii="Arial" w:hAnsi="Arial" w:cs="Arial"/>
                <w:sz w:val="18"/>
                <w:szCs w:val="18"/>
              </w:rPr>
              <w:t xml:space="preserve">: Wed, </w:t>
            </w:r>
            <w:r w:rsidR="002338A7" w:rsidRPr="00451398">
              <w:rPr>
                <w:rFonts w:ascii="Arial" w:hAnsi="Arial" w:cs="Arial"/>
                <w:sz w:val="18"/>
                <w:szCs w:val="18"/>
              </w:rPr>
              <w:t>Dec</w:t>
            </w:r>
            <w:r w:rsidRPr="00451398">
              <w:rPr>
                <w:rFonts w:ascii="Arial" w:hAnsi="Arial" w:cs="Arial"/>
                <w:sz w:val="18"/>
                <w:szCs w:val="18"/>
              </w:rPr>
              <w:t xml:space="preserve"> 1</w:t>
            </w:r>
            <w:r w:rsidR="00451398" w:rsidRPr="00451398">
              <w:rPr>
                <w:rFonts w:ascii="Arial" w:hAnsi="Arial" w:cs="Arial"/>
                <w:sz w:val="18"/>
                <w:szCs w:val="18"/>
              </w:rPr>
              <w:t>5</w:t>
            </w:r>
            <w:r w:rsidRPr="00451398">
              <w:rPr>
                <w:rFonts w:ascii="Arial" w:hAnsi="Arial" w:cs="Arial"/>
                <w:sz w:val="18"/>
                <w:szCs w:val="18"/>
              </w:rPr>
              <w:t>,  1</w:t>
            </w:r>
            <w:r w:rsidR="00BC72FF">
              <w:rPr>
                <w:rFonts w:ascii="Arial" w:hAnsi="Arial" w:cs="Arial"/>
                <w:sz w:val="18"/>
                <w:szCs w:val="18"/>
              </w:rPr>
              <w:t>3</w:t>
            </w:r>
            <w:r w:rsidRPr="00451398">
              <w:rPr>
                <w:rFonts w:ascii="Arial" w:hAnsi="Arial" w:cs="Arial"/>
                <w:sz w:val="18"/>
                <w:szCs w:val="18"/>
              </w:rPr>
              <w:t>h</w:t>
            </w:r>
            <w:r w:rsidR="00BC72FF">
              <w:rPr>
                <w:rFonts w:ascii="Arial" w:hAnsi="Arial" w:cs="Arial"/>
                <w:sz w:val="18"/>
                <w:szCs w:val="18"/>
              </w:rPr>
              <w:t>30</w:t>
            </w:r>
            <w:r w:rsidRPr="00451398">
              <w:rPr>
                <w:rFonts w:ascii="Arial" w:hAnsi="Arial" w:cs="Arial"/>
                <w:sz w:val="18"/>
                <w:szCs w:val="18"/>
              </w:rPr>
              <w:t xml:space="preserve">– </w:t>
            </w:r>
            <w:r w:rsidR="00BC72FF">
              <w:rPr>
                <w:rFonts w:ascii="Arial" w:hAnsi="Arial" w:cs="Arial"/>
                <w:sz w:val="18"/>
                <w:szCs w:val="18"/>
              </w:rPr>
              <w:t>14</w:t>
            </w:r>
            <w:r w:rsidRPr="00451398">
              <w:rPr>
                <w:rFonts w:ascii="Arial" w:hAnsi="Arial" w:cs="Arial"/>
                <w:sz w:val="18"/>
                <w:szCs w:val="18"/>
              </w:rPr>
              <w:t>h</w:t>
            </w:r>
            <w:r w:rsidR="00BC72FF">
              <w:rPr>
                <w:rFonts w:ascii="Arial" w:hAnsi="Arial" w:cs="Arial"/>
                <w:sz w:val="18"/>
                <w:szCs w:val="18"/>
              </w:rPr>
              <w:t>30</w:t>
            </w:r>
            <w:r w:rsidRPr="00451398">
              <w:rPr>
                <w:rFonts w:ascii="Arial" w:hAnsi="Arial" w:cs="Arial"/>
                <w:sz w:val="18"/>
                <w:szCs w:val="18"/>
              </w:rPr>
              <w:t xml:space="preserve"> UTC</w:t>
            </w:r>
          </w:p>
          <w:p w14:paraId="360646EE" w14:textId="16026AC4" w:rsidR="00697068" w:rsidRDefault="00697068" w:rsidP="00451398">
            <w:pPr>
              <w:pStyle w:val="Paragraphedeliste"/>
              <w:numPr>
                <w:ilvl w:val="0"/>
                <w:numId w:val="19"/>
              </w:numPr>
              <w:overflowPunct/>
              <w:autoSpaceDE/>
              <w:autoSpaceDN/>
              <w:adjustRightInd/>
              <w:spacing w:after="0"/>
              <w:contextualSpacing w:val="0"/>
              <w:textAlignment w:val="auto"/>
              <w:rPr>
                <w:rFonts w:ascii="Arial" w:hAnsi="Arial" w:cs="Arial"/>
                <w:sz w:val="18"/>
                <w:szCs w:val="18"/>
              </w:rPr>
            </w:pPr>
            <w:r w:rsidRPr="00451398">
              <w:rPr>
                <w:rFonts w:ascii="Arial" w:hAnsi="Arial" w:cs="Arial"/>
                <w:sz w:val="18"/>
                <w:szCs w:val="18"/>
              </w:rPr>
              <w:t>Handling of the remaining documents (if required)</w:t>
            </w:r>
          </w:p>
          <w:p w14:paraId="75C6ACCE" w14:textId="77777777" w:rsidR="00BC72FF" w:rsidRPr="00BC72FF" w:rsidRDefault="00BC72FF" w:rsidP="00BC72FF">
            <w:pPr>
              <w:overflowPunct/>
              <w:autoSpaceDE/>
              <w:autoSpaceDN/>
              <w:adjustRightInd/>
              <w:spacing w:after="0"/>
              <w:textAlignment w:val="auto"/>
              <w:rPr>
                <w:rFonts w:ascii="Arial" w:hAnsi="Arial" w:cs="Arial"/>
                <w:sz w:val="18"/>
                <w:szCs w:val="18"/>
              </w:rPr>
            </w:pPr>
          </w:p>
          <w:p w14:paraId="40E78AEB" w14:textId="7E3C8575" w:rsidR="00BC72FF" w:rsidRPr="00451398" w:rsidRDefault="00BC72FF" w:rsidP="00BC72FF">
            <w:pPr>
              <w:overflowPunct/>
              <w:autoSpaceDE/>
              <w:autoSpaceDN/>
              <w:adjustRightInd/>
              <w:spacing w:after="0"/>
              <w:textAlignment w:val="auto"/>
              <w:rPr>
                <w:rFonts w:ascii="Arial" w:hAnsi="Arial" w:cs="Arial"/>
                <w:color w:val="FF0000"/>
                <w:sz w:val="18"/>
                <w:szCs w:val="18"/>
                <w:lang w:val="en-US"/>
              </w:rPr>
            </w:pPr>
            <w:r w:rsidRPr="00451398">
              <w:rPr>
                <w:rFonts w:ascii="Arial" w:hAnsi="Arial" w:cs="Arial"/>
                <w:b/>
                <w:bCs/>
                <w:color w:val="FF0000"/>
                <w:sz w:val="18"/>
                <w:szCs w:val="18"/>
                <w:lang w:val="en-US"/>
              </w:rPr>
              <w:t>Rel-18 Joint</w:t>
            </w:r>
            <w:r w:rsidRPr="00451398">
              <w:rPr>
                <w:rFonts w:ascii="Arial" w:hAnsi="Arial" w:cs="Arial"/>
                <w:color w:val="FF0000"/>
                <w:sz w:val="18"/>
                <w:szCs w:val="18"/>
                <w:lang w:val="en-US"/>
              </w:rPr>
              <w:t>: Wed, Dec 15, 14h</w:t>
            </w:r>
            <w:r>
              <w:rPr>
                <w:rFonts w:ascii="Arial" w:hAnsi="Arial" w:cs="Arial"/>
                <w:color w:val="FF0000"/>
                <w:sz w:val="18"/>
                <w:szCs w:val="18"/>
                <w:lang w:val="en-US"/>
              </w:rPr>
              <w:t>30</w:t>
            </w:r>
            <w:r w:rsidRPr="00451398">
              <w:rPr>
                <w:rFonts w:ascii="Arial" w:hAnsi="Arial" w:cs="Arial"/>
                <w:color w:val="FF0000"/>
                <w:sz w:val="18"/>
                <w:szCs w:val="18"/>
                <w:lang w:val="en-US"/>
              </w:rPr>
              <w:t>-15h</w:t>
            </w:r>
            <w:r>
              <w:rPr>
                <w:rFonts w:ascii="Arial" w:hAnsi="Arial" w:cs="Arial"/>
                <w:color w:val="FF0000"/>
                <w:sz w:val="18"/>
                <w:szCs w:val="18"/>
                <w:lang w:val="en-US"/>
              </w:rPr>
              <w:t>30</w:t>
            </w:r>
            <w:r w:rsidRPr="00451398">
              <w:rPr>
                <w:rFonts w:ascii="Arial" w:hAnsi="Arial" w:cs="Arial"/>
                <w:color w:val="FF0000"/>
                <w:sz w:val="18"/>
                <w:szCs w:val="18"/>
                <w:lang w:val="en-US"/>
              </w:rPr>
              <w:t xml:space="preserve"> UTC</w:t>
            </w:r>
          </w:p>
          <w:p w14:paraId="74B8EBF6" w14:textId="77777777" w:rsidR="00451398" w:rsidRPr="00BC72FF" w:rsidRDefault="00451398" w:rsidP="00451398">
            <w:pPr>
              <w:overflowPunct/>
              <w:autoSpaceDE/>
              <w:autoSpaceDN/>
              <w:adjustRightInd/>
              <w:spacing w:after="0"/>
              <w:textAlignment w:val="auto"/>
              <w:rPr>
                <w:rFonts w:ascii="Arial" w:hAnsi="Arial" w:cs="Arial"/>
                <w:sz w:val="18"/>
                <w:szCs w:val="18"/>
                <w:lang w:val="en-US"/>
              </w:rPr>
            </w:pPr>
          </w:p>
          <w:p w14:paraId="29DBE809" w14:textId="25EF9F24" w:rsidR="00697068" w:rsidRPr="00451398" w:rsidRDefault="00697068" w:rsidP="00451398">
            <w:pPr>
              <w:overflowPunct/>
              <w:autoSpaceDE/>
              <w:autoSpaceDN/>
              <w:adjustRightInd/>
              <w:spacing w:after="0"/>
              <w:textAlignment w:val="auto"/>
              <w:rPr>
                <w:rFonts w:ascii="Arial" w:hAnsi="Arial" w:cs="Arial"/>
                <w:sz w:val="18"/>
                <w:szCs w:val="18"/>
              </w:rPr>
            </w:pPr>
            <w:r w:rsidRPr="00451398">
              <w:rPr>
                <w:rFonts w:ascii="Arial" w:hAnsi="Arial" w:cs="Arial"/>
                <w:b/>
                <w:bCs/>
                <w:sz w:val="18"/>
                <w:szCs w:val="18"/>
              </w:rPr>
              <w:t>Closing of CT#9</w:t>
            </w:r>
            <w:r w:rsidR="002338A7" w:rsidRPr="00451398">
              <w:rPr>
                <w:rFonts w:ascii="Arial" w:hAnsi="Arial" w:cs="Arial"/>
                <w:b/>
                <w:bCs/>
                <w:sz w:val="18"/>
                <w:szCs w:val="18"/>
              </w:rPr>
              <w:t>4</w:t>
            </w:r>
            <w:r w:rsidRPr="00451398">
              <w:rPr>
                <w:rFonts w:ascii="Arial" w:hAnsi="Arial" w:cs="Arial"/>
                <w:b/>
                <w:bCs/>
                <w:sz w:val="18"/>
                <w:szCs w:val="18"/>
              </w:rPr>
              <w:t>-e</w:t>
            </w:r>
            <w:r w:rsidRPr="00451398">
              <w:rPr>
                <w:rFonts w:ascii="Arial" w:hAnsi="Arial" w:cs="Arial"/>
                <w:sz w:val="18"/>
                <w:szCs w:val="18"/>
              </w:rPr>
              <w:t xml:space="preserve">: Wed, </w:t>
            </w:r>
            <w:r w:rsidR="002338A7" w:rsidRPr="00451398">
              <w:rPr>
                <w:rFonts w:ascii="Arial" w:hAnsi="Arial" w:cs="Arial"/>
                <w:sz w:val="18"/>
                <w:szCs w:val="18"/>
              </w:rPr>
              <w:t>Dec</w:t>
            </w:r>
            <w:r w:rsidRPr="00451398">
              <w:rPr>
                <w:rFonts w:ascii="Arial" w:hAnsi="Arial" w:cs="Arial"/>
                <w:sz w:val="18"/>
                <w:szCs w:val="18"/>
              </w:rPr>
              <w:t xml:space="preserve"> 1</w:t>
            </w:r>
            <w:r w:rsidR="002338A7" w:rsidRPr="00451398">
              <w:rPr>
                <w:rFonts w:ascii="Arial" w:hAnsi="Arial" w:cs="Arial"/>
                <w:sz w:val="18"/>
                <w:szCs w:val="18"/>
              </w:rPr>
              <w:t>5</w:t>
            </w:r>
            <w:r w:rsidRPr="00451398">
              <w:rPr>
                <w:rFonts w:ascii="Arial" w:hAnsi="Arial" w:cs="Arial"/>
                <w:sz w:val="18"/>
                <w:szCs w:val="18"/>
              </w:rPr>
              <w:t>, 22h</w:t>
            </w:r>
            <w:r w:rsidR="002338A7" w:rsidRPr="00451398">
              <w:rPr>
                <w:rFonts w:ascii="Arial" w:hAnsi="Arial" w:cs="Arial"/>
                <w:sz w:val="18"/>
                <w:szCs w:val="18"/>
              </w:rPr>
              <w:t>3</w:t>
            </w:r>
            <w:r w:rsidRPr="00451398">
              <w:rPr>
                <w:rFonts w:ascii="Arial" w:hAnsi="Arial" w:cs="Arial"/>
                <w:sz w:val="18"/>
                <w:szCs w:val="18"/>
              </w:rPr>
              <w:t>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018012EE" w14:textId="6DA4BD9F" w:rsidR="00E937F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Initial Agenda:</w:t>
            </w:r>
            <w:r w:rsidRPr="00E937F4">
              <w:rPr>
                <w:rFonts w:ascii="Arial" w:hAnsi="Arial" w:cs="Arial"/>
              </w:rPr>
              <w:tab/>
            </w:r>
            <w:r>
              <w:rPr>
                <w:rFonts w:ascii="Arial" w:hAnsi="Arial" w:cs="Arial"/>
              </w:rPr>
              <w:tab/>
            </w:r>
            <w:r w:rsidRPr="00E937F4">
              <w:rPr>
                <w:rFonts w:ascii="Arial" w:hAnsi="Arial" w:cs="Arial"/>
              </w:rPr>
              <w:t>Fri</w:t>
            </w:r>
            <w:r>
              <w:rPr>
                <w:rFonts w:ascii="Arial" w:hAnsi="Arial" w:cs="Arial"/>
              </w:rPr>
              <w:t xml:space="preserve"> </w:t>
            </w:r>
            <w:r w:rsidRPr="00E937F4">
              <w:rPr>
                <w:rFonts w:ascii="Arial" w:hAnsi="Arial" w:cs="Arial"/>
              </w:rPr>
              <w:t>19.11</w:t>
            </w:r>
            <w:r>
              <w:rPr>
                <w:rFonts w:ascii="Arial" w:hAnsi="Arial" w:cs="Arial"/>
              </w:rPr>
              <w:t>,</w:t>
            </w:r>
            <w:r w:rsidRPr="00E937F4">
              <w:rPr>
                <w:rFonts w:ascii="Arial" w:hAnsi="Arial" w:cs="Arial"/>
              </w:rPr>
              <w:t xml:space="preserve"> 13:00 UTC</w:t>
            </w:r>
          </w:p>
          <w:p w14:paraId="2962DCC6" w14:textId="079B9643" w:rsidR="00E937F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Comments to agenda:</w:t>
            </w:r>
            <w:r w:rsidRPr="00E937F4">
              <w:rPr>
                <w:rFonts w:ascii="Arial" w:hAnsi="Arial" w:cs="Arial"/>
              </w:rPr>
              <w:tab/>
              <w:t>Wed 01.12</w:t>
            </w:r>
            <w:r>
              <w:rPr>
                <w:rFonts w:ascii="Arial" w:hAnsi="Arial" w:cs="Arial"/>
              </w:rPr>
              <w:t>,</w:t>
            </w:r>
            <w:r w:rsidRPr="00E937F4">
              <w:rPr>
                <w:rFonts w:ascii="Arial" w:hAnsi="Arial" w:cs="Arial"/>
              </w:rPr>
              <w:t xml:space="preserve"> 22:30 UTC</w:t>
            </w:r>
          </w:p>
          <w:p w14:paraId="50BC6721" w14:textId="76E03F2F" w:rsidR="00E937F4" w:rsidRPr="00DB0548" w:rsidRDefault="00E937F4" w:rsidP="00E937F4">
            <w:pPr>
              <w:overflowPunct/>
              <w:autoSpaceDE/>
              <w:autoSpaceDN/>
              <w:adjustRightInd/>
              <w:spacing w:after="0"/>
              <w:textAlignment w:val="auto"/>
              <w:rPr>
                <w:rFonts w:ascii="Arial" w:hAnsi="Arial" w:cs="Arial"/>
                <w:lang w:val="fr-FR"/>
              </w:rPr>
            </w:pPr>
            <w:r w:rsidRPr="00DB0548">
              <w:rPr>
                <w:rFonts w:ascii="Arial" w:hAnsi="Arial" w:cs="Arial"/>
                <w:lang w:val="fr-FR"/>
              </w:rPr>
              <w:t>Tdoc submission :</w:t>
            </w:r>
            <w:r w:rsidRPr="00DB0548">
              <w:rPr>
                <w:rFonts w:ascii="Arial" w:hAnsi="Arial" w:cs="Arial"/>
                <w:lang w:val="fr-FR"/>
              </w:rPr>
              <w:tab/>
              <w:t>Fri 03.12, 22:30 UTC</w:t>
            </w:r>
          </w:p>
          <w:p w14:paraId="66CD421A" w14:textId="28723D00" w:rsidR="00E937F4" w:rsidRPr="00E937F4" w:rsidRDefault="00E937F4" w:rsidP="00E937F4">
            <w:pPr>
              <w:overflowPunct/>
              <w:autoSpaceDE/>
              <w:autoSpaceDN/>
              <w:adjustRightInd/>
              <w:spacing w:after="0"/>
              <w:textAlignment w:val="auto"/>
              <w:rPr>
                <w:rFonts w:ascii="Arial" w:hAnsi="Arial" w:cs="Arial"/>
                <w:lang w:val="fr-FR"/>
              </w:rPr>
            </w:pPr>
            <w:r w:rsidRPr="00E937F4">
              <w:rPr>
                <w:rFonts w:ascii="Arial" w:hAnsi="Arial" w:cs="Arial"/>
                <w:lang w:val="fr-FR"/>
              </w:rPr>
              <w:t>Initial comment phase:</w:t>
            </w:r>
            <w:r w:rsidRPr="00E937F4">
              <w:rPr>
                <w:rFonts w:ascii="Arial" w:hAnsi="Arial" w:cs="Arial"/>
                <w:lang w:val="fr-FR"/>
              </w:rPr>
              <w:tab/>
              <w:t>Mon 13.12</w:t>
            </w:r>
            <w:r>
              <w:rPr>
                <w:rFonts w:ascii="Arial" w:hAnsi="Arial" w:cs="Arial"/>
                <w:lang w:val="fr-FR"/>
              </w:rPr>
              <w:t>,</w:t>
            </w:r>
            <w:r w:rsidRPr="00E937F4">
              <w:rPr>
                <w:rFonts w:ascii="Arial" w:hAnsi="Arial" w:cs="Arial"/>
                <w:lang w:val="fr-FR"/>
              </w:rPr>
              <w:t xml:space="preserve"> 22:30 UTC</w:t>
            </w:r>
          </w:p>
          <w:p w14:paraId="6B6DD12F" w14:textId="4B7E878B" w:rsidR="00E937F4" w:rsidRPr="00DB0548" w:rsidRDefault="00E937F4" w:rsidP="00E937F4">
            <w:pPr>
              <w:overflowPunct/>
              <w:autoSpaceDE/>
              <w:autoSpaceDN/>
              <w:adjustRightInd/>
              <w:spacing w:after="0"/>
              <w:textAlignment w:val="auto"/>
              <w:rPr>
                <w:rFonts w:ascii="Arial" w:hAnsi="Arial" w:cs="Arial"/>
                <w:lang w:val="en-US"/>
              </w:rPr>
            </w:pPr>
            <w:r w:rsidRPr="00DB0548">
              <w:rPr>
                <w:rFonts w:ascii="Arial" w:hAnsi="Arial" w:cs="Arial"/>
                <w:lang w:val="en-US"/>
              </w:rPr>
              <w:t xml:space="preserve">Revisions submission: </w:t>
            </w:r>
            <w:r w:rsidRPr="00DB0548">
              <w:rPr>
                <w:rFonts w:ascii="Arial" w:hAnsi="Arial" w:cs="Arial"/>
                <w:lang w:val="en-US"/>
              </w:rPr>
              <w:tab/>
              <w:t>Tue14.12, 22:30 UTC</w:t>
            </w:r>
          </w:p>
          <w:p w14:paraId="5BDD248C" w14:textId="0038159B" w:rsidR="002D1564" w:rsidRPr="00E937F4" w:rsidRDefault="00E937F4" w:rsidP="00E937F4">
            <w:pPr>
              <w:overflowPunct/>
              <w:autoSpaceDE/>
              <w:autoSpaceDN/>
              <w:adjustRightInd/>
              <w:spacing w:after="0"/>
              <w:textAlignment w:val="auto"/>
              <w:rPr>
                <w:rFonts w:ascii="Arial" w:hAnsi="Arial" w:cs="Arial"/>
              </w:rPr>
            </w:pPr>
            <w:r w:rsidRPr="00E937F4">
              <w:rPr>
                <w:rFonts w:ascii="Arial" w:hAnsi="Arial" w:cs="Arial"/>
              </w:rPr>
              <w:t>Final comment phase :</w:t>
            </w:r>
            <w:r w:rsidRPr="00E937F4">
              <w:rPr>
                <w:rFonts w:ascii="Arial" w:hAnsi="Arial" w:cs="Arial"/>
              </w:rPr>
              <w:tab/>
              <w:t>Wed 15.12</w:t>
            </w:r>
            <w:r>
              <w:rPr>
                <w:rFonts w:ascii="Arial" w:hAnsi="Arial" w:cs="Arial"/>
              </w:rPr>
              <w:t>,</w:t>
            </w:r>
            <w:r w:rsidRPr="00E937F4">
              <w:rPr>
                <w:rFonts w:ascii="Arial" w:hAnsi="Arial" w:cs="Arial"/>
              </w:rPr>
              <w:t xml:space="preserve"> 17:00</w:t>
            </w:r>
            <w:r>
              <w:rPr>
                <w:rFonts w:ascii="Arial" w:hAnsi="Arial" w:cs="Arial"/>
              </w:rPr>
              <w:t xml:space="preserve"> UTC</w:t>
            </w:r>
          </w:p>
        </w:tc>
      </w:tr>
      <w:tr w:rsidR="00997251" w:rsidRPr="00C22AF9" w14:paraId="23D926BC" w14:textId="77777777" w:rsidTr="00997251">
        <w:trPr>
          <w:cantSplit/>
        </w:trPr>
        <w:tc>
          <w:tcPr>
            <w:tcW w:w="97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AC7E0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AC7E01">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4F20FBE0" w14:textId="77F7A14B" w:rsidR="00997251" w:rsidRPr="00997251" w:rsidRDefault="00EF5C3F" w:rsidP="00AC7E01">
            <w:pPr>
              <w:spacing w:after="0"/>
              <w:rPr>
                <w:rFonts w:ascii="Arial" w:hAnsi="Arial" w:cs="Arial"/>
                <w:sz w:val="14"/>
                <w:szCs w:val="14"/>
              </w:rPr>
            </w:pPr>
            <w:hyperlink r:id="rId11" w:history="1">
              <w:r w:rsidR="00997251" w:rsidRPr="00EF5C3F">
                <w:rPr>
                  <w:rStyle w:val="Lienhypertexte"/>
                  <w:rFonts w:ascii="Arial" w:hAnsi="Arial" w:cs="Arial"/>
                  <w:sz w:val="14"/>
                  <w:szCs w:val="14"/>
                </w:rPr>
                <w:t>CP</w:t>
              </w:r>
              <w:r w:rsidR="00997251" w:rsidRPr="00EF5C3F">
                <w:rPr>
                  <w:rStyle w:val="Lienhypertexte"/>
                  <w:rFonts w:ascii="Arial" w:hAnsi="Arial" w:cs="Arial"/>
                  <w:sz w:val="14"/>
                  <w:szCs w:val="14"/>
                </w:rPr>
                <w:noBreakHyphen/>
                <w:t>213002</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AC7E01">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AC7E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AEA8C20" w14:textId="4094B3A1" w:rsidR="00997251" w:rsidRPr="00107C20" w:rsidRDefault="00EF5C3F" w:rsidP="00AC7E01">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3021</w:t>
            </w: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AC7E01">
            <w:pPr>
              <w:spacing w:after="0"/>
              <w:rPr>
                <w:rFonts w:ascii="Arial" w:hAnsi="Arial" w:cs="Arial"/>
                <w:lang w:val="sv-SE"/>
              </w:rPr>
            </w:pPr>
          </w:p>
        </w:tc>
      </w:tr>
      <w:tr w:rsidR="00997251" w:rsidRPr="00C22AF9" w14:paraId="728C0C1D" w14:textId="77777777" w:rsidTr="00997251">
        <w:trPr>
          <w:cantSplit/>
        </w:trPr>
        <w:tc>
          <w:tcPr>
            <w:tcW w:w="974"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AC7E01">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AC7E01">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6D0CF64" w14:textId="40994759" w:rsidR="00997251" w:rsidRPr="00997251" w:rsidRDefault="00EF5C3F" w:rsidP="00AC7E01">
            <w:pPr>
              <w:spacing w:after="0"/>
              <w:rPr>
                <w:rFonts w:ascii="Arial" w:hAnsi="Arial" w:cs="Arial"/>
                <w:sz w:val="14"/>
                <w:szCs w:val="14"/>
              </w:rPr>
            </w:pPr>
            <w:hyperlink r:id="rId12" w:history="1">
              <w:r w:rsidR="00997251" w:rsidRPr="00EF5C3F">
                <w:rPr>
                  <w:rStyle w:val="Lienhypertexte"/>
                  <w:rFonts w:ascii="Arial" w:hAnsi="Arial" w:cs="Arial"/>
                  <w:sz w:val="14"/>
                  <w:szCs w:val="14"/>
                </w:rPr>
                <w:t>CP</w:t>
              </w:r>
              <w:r w:rsidR="00997251" w:rsidRPr="00EF5C3F">
                <w:rPr>
                  <w:rStyle w:val="Lienhypertexte"/>
                  <w:rFonts w:ascii="Arial" w:hAnsi="Arial" w:cs="Arial"/>
                  <w:sz w:val="14"/>
                  <w:szCs w:val="14"/>
                </w:rPr>
                <w:noBreakHyphen/>
                <w:t>213003</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AC7E01">
            <w:pPr>
              <w:spacing w:after="0"/>
              <w:rPr>
                <w:rFonts w:ascii="Arial" w:hAnsi="Arial" w:cs="Arial"/>
              </w:rPr>
            </w:pPr>
            <w:r>
              <w:rPr>
                <w:rFonts w:ascii="Arial" w:hAnsi="Arial" w:cs="Arial"/>
              </w:rPr>
              <w:t>Updated</w:t>
            </w:r>
            <w:r w:rsidRPr="004D3097">
              <w:rPr>
                <w:rFonts w:ascii="Arial" w:hAnsi="Arial" w:cs="Arial"/>
              </w:rPr>
              <w:t xml:space="preserve">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AC7E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E8B05CB" w14:textId="78DAB3D7" w:rsidR="00997251" w:rsidRPr="00107C20" w:rsidRDefault="00997251" w:rsidP="00AC7E01">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997251" w:rsidRPr="00107C20" w:rsidRDefault="00997251" w:rsidP="00AC7E01">
            <w:pPr>
              <w:spacing w:after="0"/>
              <w:rPr>
                <w:rFonts w:ascii="Arial" w:hAnsi="Arial" w:cs="Arial"/>
                <w:lang w:val="sv-SE"/>
              </w:rPr>
            </w:pPr>
          </w:p>
        </w:tc>
      </w:tr>
      <w:tr w:rsidR="00997251" w:rsidRPr="00CF29C3" w14:paraId="505E2E07"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213F581" w14:textId="2B4CE736" w:rsidR="00997251" w:rsidRPr="00CF29C3" w:rsidRDefault="00997251" w:rsidP="00AC7E01">
            <w:pPr>
              <w:spacing w:after="0"/>
              <w:rPr>
                <w:rFonts w:ascii="Arial" w:hAnsi="Arial" w:cs="Arial"/>
                <w:sz w:val="14"/>
                <w:szCs w:val="14"/>
              </w:rPr>
            </w:pPr>
            <w:r w:rsidRPr="00CF29C3">
              <w:rPr>
                <w:rFonts w:ascii="Arial" w:hAnsi="Arial" w:cs="Arial"/>
                <w:sz w:val="14"/>
                <w:szCs w:val="14"/>
              </w:rPr>
              <w:t>CP-21</w:t>
            </w:r>
            <w:r>
              <w:rPr>
                <w:rFonts w:ascii="Arial" w:hAnsi="Arial" w:cs="Arial"/>
                <w:sz w:val="14"/>
                <w:szCs w:val="14"/>
              </w:rPr>
              <w:t>3</w:t>
            </w:r>
            <w:r w:rsidRPr="00CF29C3">
              <w:rPr>
                <w:rFonts w:ascii="Arial" w:hAnsi="Arial" w:cs="Arial"/>
                <w:sz w:val="14"/>
                <w:szCs w:val="14"/>
              </w:rPr>
              <w:t>004</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12BE2331" w14:textId="77777777" w:rsidR="00997251" w:rsidRPr="00CF29C3" w:rsidRDefault="00997251" w:rsidP="00AC7E01">
            <w:pPr>
              <w:spacing w:after="0"/>
              <w:rPr>
                <w:rFonts w:ascii="Arial" w:hAnsi="Arial" w:cs="Arial"/>
              </w:rPr>
            </w:pPr>
            <w:r w:rsidRPr="00CF29C3">
              <w:rPr>
                <w:rFonts w:ascii="Arial" w:hAnsi="Arial" w:cs="Arial"/>
              </w:rPr>
              <w:t>Proposed allocation of documents to agenda items</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2358D3A9" w14:textId="77777777"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21BCD177" w14:textId="77777777"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63BC7840" w14:textId="77777777" w:rsidR="00997251" w:rsidRPr="00CF29C3" w:rsidRDefault="00997251" w:rsidP="00AC7E01">
            <w:pPr>
              <w:spacing w:after="0"/>
              <w:rPr>
                <w:rFonts w:ascii="Arial" w:hAnsi="Arial" w:cs="Arial"/>
                <w:lang w:val="sv-SE"/>
              </w:rPr>
            </w:pPr>
            <w:r w:rsidRPr="00CF29C3">
              <w:rPr>
                <w:rFonts w:ascii="Arial" w:hAnsi="Arial" w:cs="Arial"/>
                <w:lang w:val="sv-SE"/>
              </w:rPr>
              <w:t> </w:t>
            </w:r>
          </w:p>
        </w:tc>
      </w:tr>
      <w:tr w:rsidR="00997251" w:rsidRPr="00CF29C3" w14:paraId="346045B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B08D503" w14:textId="286A1459" w:rsidR="00997251" w:rsidRPr="00CF29C3" w:rsidRDefault="00997251" w:rsidP="00AC7E01">
            <w:pPr>
              <w:spacing w:after="0"/>
              <w:rPr>
                <w:rFonts w:ascii="Arial" w:hAnsi="Arial" w:cs="Arial"/>
                <w:sz w:val="14"/>
                <w:szCs w:val="14"/>
              </w:rPr>
            </w:pPr>
            <w:r w:rsidRPr="00CF29C3">
              <w:rPr>
                <w:rFonts w:ascii="Arial" w:hAnsi="Arial" w:cs="Arial"/>
                <w:sz w:val="14"/>
                <w:szCs w:val="14"/>
              </w:rPr>
              <w:t>CP-21</w:t>
            </w:r>
            <w:r>
              <w:rPr>
                <w:rFonts w:ascii="Arial" w:hAnsi="Arial" w:cs="Arial"/>
                <w:sz w:val="14"/>
                <w:szCs w:val="14"/>
              </w:rPr>
              <w:t>3</w:t>
            </w:r>
            <w:r w:rsidRPr="00CF29C3">
              <w:rPr>
                <w:rFonts w:ascii="Arial" w:hAnsi="Arial" w:cs="Arial"/>
                <w:sz w:val="14"/>
                <w:szCs w:val="14"/>
              </w:rPr>
              <w:t>005</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AC7E01">
            <w:pPr>
              <w:spacing w:after="0"/>
              <w:rPr>
                <w:rFonts w:ascii="Arial" w:hAnsi="Arial" w:cs="Arial"/>
              </w:rPr>
            </w:pPr>
            <w:r w:rsidRPr="00CF29C3">
              <w:rPr>
                <w:rFonts w:ascii="Arial" w:hAnsi="Arial" w:cs="Arial"/>
              </w:rPr>
              <w:t>Allocation of documents to agenda items: status on Monday morning</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AC7E01">
            <w:pPr>
              <w:spacing w:after="0"/>
              <w:rPr>
                <w:rFonts w:ascii="Arial" w:hAnsi="Arial" w:cs="Arial"/>
                <w:lang w:val="sv-SE"/>
              </w:rPr>
            </w:pPr>
            <w:r w:rsidRPr="00CF29C3">
              <w:rPr>
                <w:rFonts w:ascii="Arial" w:hAnsi="Arial" w:cs="Arial"/>
                <w:lang w:val="sv-SE"/>
              </w:rPr>
              <w:t> </w:t>
            </w:r>
          </w:p>
        </w:tc>
      </w:tr>
      <w:tr w:rsidR="00997251" w:rsidRPr="00CF29C3" w14:paraId="5C06C294"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5B848F7E" w14:textId="4AF6197F" w:rsidR="00997251" w:rsidRPr="00CF29C3" w:rsidRDefault="00997251" w:rsidP="00AC7E01">
            <w:pPr>
              <w:spacing w:after="0"/>
              <w:rPr>
                <w:rFonts w:ascii="Arial" w:hAnsi="Arial" w:cs="Arial"/>
                <w:sz w:val="14"/>
                <w:szCs w:val="14"/>
              </w:rPr>
            </w:pPr>
            <w:r w:rsidRPr="00CF29C3">
              <w:rPr>
                <w:rFonts w:ascii="Arial" w:hAnsi="Arial" w:cs="Arial"/>
                <w:sz w:val="14"/>
                <w:szCs w:val="14"/>
              </w:rPr>
              <w:t>CP-21</w:t>
            </w:r>
            <w:r>
              <w:rPr>
                <w:rFonts w:ascii="Arial" w:hAnsi="Arial" w:cs="Arial"/>
                <w:sz w:val="14"/>
                <w:szCs w:val="14"/>
              </w:rPr>
              <w:t>3</w:t>
            </w:r>
            <w:r w:rsidRPr="00CF29C3">
              <w:rPr>
                <w:rFonts w:ascii="Arial" w:hAnsi="Arial" w:cs="Arial"/>
                <w:sz w:val="14"/>
                <w:szCs w:val="14"/>
              </w:rPr>
              <w:t>006</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AC7E01">
            <w:pPr>
              <w:spacing w:after="0"/>
              <w:rPr>
                <w:rFonts w:ascii="Arial" w:hAnsi="Arial" w:cs="Arial"/>
              </w:rPr>
            </w:pPr>
            <w:r w:rsidRPr="00CF29C3">
              <w:rPr>
                <w:rFonts w:ascii="Arial" w:hAnsi="Arial" w:cs="Arial"/>
              </w:rPr>
              <w:t>Allocation of documents to agenda items: status after Monday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AC7E01">
            <w:pPr>
              <w:spacing w:after="0"/>
              <w:rPr>
                <w:rFonts w:ascii="Arial" w:hAnsi="Arial" w:cs="Arial"/>
                <w:lang w:val="sv-SE"/>
              </w:rPr>
            </w:pPr>
            <w:r w:rsidRPr="00CF29C3">
              <w:rPr>
                <w:rFonts w:ascii="Arial" w:hAnsi="Arial" w:cs="Arial"/>
                <w:lang w:val="sv-SE"/>
              </w:rPr>
              <w:t> </w:t>
            </w:r>
          </w:p>
        </w:tc>
      </w:tr>
      <w:tr w:rsidR="00997251" w:rsidRPr="00CF29C3" w14:paraId="033AC90D"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4F97CC83" w14:textId="662EABB8" w:rsidR="00997251" w:rsidRPr="00CF29C3" w:rsidRDefault="00997251" w:rsidP="00AC7E01">
            <w:pPr>
              <w:spacing w:after="0"/>
              <w:rPr>
                <w:rFonts w:ascii="Arial" w:hAnsi="Arial" w:cs="Arial"/>
                <w:sz w:val="14"/>
                <w:szCs w:val="14"/>
              </w:rPr>
            </w:pPr>
            <w:r w:rsidRPr="00CF29C3">
              <w:rPr>
                <w:rFonts w:ascii="Arial" w:hAnsi="Arial" w:cs="Arial"/>
                <w:sz w:val="14"/>
                <w:szCs w:val="14"/>
              </w:rPr>
              <w:t>CP-21</w:t>
            </w:r>
            <w:r>
              <w:rPr>
                <w:rFonts w:ascii="Arial" w:hAnsi="Arial" w:cs="Arial"/>
                <w:sz w:val="14"/>
                <w:szCs w:val="14"/>
              </w:rPr>
              <w:t>3</w:t>
            </w:r>
            <w:r w:rsidRPr="00CF29C3">
              <w:rPr>
                <w:rFonts w:ascii="Arial" w:hAnsi="Arial" w:cs="Arial"/>
                <w:sz w:val="14"/>
                <w:szCs w:val="14"/>
              </w:rPr>
              <w:t>007</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0D8DAE49" w14:textId="77777777" w:rsidR="00997251" w:rsidRPr="00CF29C3" w:rsidRDefault="00997251" w:rsidP="00AC7E01">
            <w:pPr>
              <w:spacing w:after="0"/>
              <w:rPr>
                <w:rFonts w:ascii="Arial" w:hAnsi="Arial" w:cs="Arial"/>
              </w:rPr>
            </w:pPr>
            <w:r w:rsidRPr="00CF29C3">
              <w:rPr>
                <w:rFonts w:ascii="Arial" w:hAnsi="Arial" w:cs="Arial"/>
              </w:rPr>
              <w:t>Allocation of documents to agenda items: status after Tuesday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AC7E01">
            <w:pPr>
              <w:spacing w:after="0"/>
              <w:rPr>
                <w:rFonts w:ascii="Arial" w:hAnsi="Arial" w:cs="Arial"/>
                <w:lang w:val="sv-SE"/>
              </w:rPr>
            </w:pPr>
            <w:r w:rsidRPr="00CF29C3">
              <w:rPr>
                <w:rFonts w:ascii="Arial" w:hAnsi="Arial" w:cs="Arial"/>
                <w:lang w:val="sv-SE"/>
              </w:rPr>
              <w:t> </w:t>
            </w:r>
          </w:p>
        </w:tc>
      </w:tr>
      <w:tr w:rsidR="00997251" w:rsidRPr="00CF29C3" w14:paraId="2C56613A" w14:textId="77777777" w:rsidTr="00EF5C3F">
        <w:trPr>
          <w:cantSplit/>
        </w:trPr>
        <w:tc>
          <w:tcPr>
            <w:tcW w:w="97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AC7E01">
            <w:pPr>
              <w:spacing w:after="0"/>
              <w:rPr>
                <w:rFonts w:ascii="Arial" w:hAnsi="Arial" w:cs="Arial"/>
                <w:b/>
                <w:bCs/>
                <w:lang w:val="en-US"/>
              </w:rPr>
            </w:pPr>
            <w:r w:rsidRPr="00CF29C3">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00FFFF"/>
          </w:tcPr>
          <w:p w14:paraId="6AF5A7F8" w14:textId="41143875" w:rsidR="00997251" w:rsidRPr="00CF29C3" w:rsidRDefault="00997251" w:rsidP="00AC7E01">
            <w:pPr>
              <w:spacing w:after="0"/>
              <w:rPr>
                <w:rFonts w:ascii="Arial" w:hAnsi="Arial" w:cs="Arial"/>
                <w:sz w:val="14"/>
                <w:szCs w:val="14"/>
              </w:rPr>
            </w:pPr>
            <w:r w:rsidRPr="00CF29C3">
              <w:rPr>
                <w:rFonts w:ascii="Arial" w:hAnsi="Arial" w:cs="Arial"/>
                <w:sz w:val="14"/>
                <w:szCs w:val="14"/>
              </w:rPr>
              <w:t>CP-21</w:t>
            </w:r>
            <w:r>
              <w:rPr>
                <w:rFonts w:ascii="Arial" w:hAnsi="Arial" w:cs="Arial"/>
                <w:sz w:val="14"/>
                <w:szCs w:val="14"/>
              </w:rPr>
              <w:t>3</w:t>
            </w:r>
            <w:r w:rsidRPr="00CF29C3">
              <w:rPr>
                <w:rFonts w:ascii="Arial" w:hAnsi="Arial" w:cs="Arial"/>
                <w:sz w:val="14"/>
                <w:szCs w:val="14"/>
              </w:rPr>
              <w:t>008</w:t>
            </w:r>
          </w:p>
        </w:tc>
        <w:tc>
          <w:tcPr>
            <w:tcW w:w="3674"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AC7E01">
            <w:pPr>
              <w:spacing w:after="0"/>
              <w:rPr>
                <w:rFonts w:ascii="Arial" w:hAnsi="Arial" w:cs="Arial"/>
              </w:rPr>
            </w:pPr>
            <w:r w:rsidRPr="00CF29C3">
              <w:rPr>
                <w:rFonts w:ascii="Arial" w:hAnsi="Arial" w:cs="Arial"/>
              </w:rPr>
              <w:t>Allocation of documents to agenda items: status After CT Plenary</w:t>
            </w:r>
          </w:p>
        </w:tc>
        <w:tc>
          <w:tcPr>
            <w:tcW w:w="1344"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AC7E01">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84"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AC7E01">
            <w:pPr>
              <w:spacing w:after="0"/>
              <w:rPr>
                <w:rFonts w:ascii="Arial" w:hAnsi="Arial" w:cs="Arial"/>
                <w:lang w:val="sv-SE"/>
              </w:rPr>
            </w:pPr>
            <w:r w:rsidRPr="00CF29C3">
              <w:rPr>
                <w:rFonts w:ascii="Arial" w:hAnsi="Arial" w:cs="Arial"/>
                <w:lang w:val="sv-SE"/>
              </w:rPr>
              <w:t> </w:t>
            </w:r>
          </w:p>
        </w:tc>
      </w:tr>
      <w:tr w:rsidR="00EF5C3F" w:rsidRPr="00C22AF9" w14:paraId="341B597D" w14:textId="77777777" w:rsidTr="00522FF9">
        <w:trPr>
          <w:cantSplit/>
        </w:trPr>
        <w:tc>
          <w:tcPr>
            <w:tcW w:w="97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522F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522F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090668D" w14:textId="1D31D5D3" w:rsidR="00EF5C3F" w:rsidRPr="00997251" w:rsidRDefault="00EF5C3F" w:rsidP="00522FF9">
            <w:pPr>
              <w:spacing w:after="0"/>
              <w:rPr>
                <w:rFonts w:ascii="Arial" w:hAnsi="Arial" w:cs="Arial"/>
                <w:sz w:val="14"/>
                <w:szCs w:val="14"/>
              </w:rPr>
            </w:pPr>
            <w:hyperlink r:id="rId13" w:history="1">
              <w:r>
                <w:rPr>
                  <w:rStyle w:val="Lienhypertexte"/>
                  <w:rFonts w:ascii="Arial" w:hAnsi="Arial" w:cs="Arial"/>
                  <w:sz w:val="14"/>
                  <w:szCs w:val="14"/>
                </w:rPr>
                <w:t>CP</w:t>
              </w:r>
              <w:r>
                <w:rPr>
                  <w:rStyle w:val="Lienhypertexte"/>
                  <w:rFonts w:ascii="Arial" w:hAnsi="Arial" w:cs="Arial"/>
                  <w:sz w:val="14"/>
                  <w:szCs w:val="14"/>
                </w:rPr>
                <w:noBreakHyphen/>
                <w:t>213021</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EBB16FF" w14:textId="77777777" w:rsidR="00EF5C3F" w:rsidRPr="004D3097" w:rsidRDefault="00EF5C3F" w:rsidP="00522FF9">
            <w:pPr>
              <w:spacing w:after="0"/>
              <w:rPr>
                <w:rFonts w:ascii="Arial" w:hAnsi="Arial" w:cs="Arial"/>
              </w:rPr>
            </w:pPr>
            <w:r w:rsidRPr="003F0F0A">
              <w:rPr>
                <w:rFonts w:ascii="Arial" w:hAnsi="Arial" w:cs="Arial"/>
              </w:rPr>
              <w:t>CT Plenary Guidance</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77777777" w:rsidR="00EF5C3F" w:rsidRPr="004D3097" w:rsidRDefault="00EF5C3F" w:rsidP="00522FF9">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522F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522FF9">
            <w:pPr>
              <w:spacing w:after="0"/>
              <w:rPr>
                <w:rFonts w:ascii="Arial" w:hAnsi="Arial" w:cs="Arial"/>
                <w:lang w:val="sv-SE"/>
              </w:rPr>
            </w:pPr>
          </w:p>
        </w:tc>
      </w:tr>
      <w:tr w:rsidR="00C7064B" w:rsidRPr="000472D1" w14:paraId="237BB474"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14:paraId="6062979F"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BC69D35"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D89D6A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FC29FE" w14:textId="77777777"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3E3DBFF"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77BC6F7"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28CB8FD"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BA191C8" w14:textId="77777777" w:rsidR="00C7064B" w:rsidRPr="00107C20" w:rsidRDefault="00C7064B" w:rsidP="00C7064B">
            <w:pPr>
              <w:spacing w:after="0"/>
              <w:rPr>
                <w:rFonts w:ascii="Arial" w:hAnsi="Arial" w:cs="Arial"/>
                <w:lang w:val="sv-SE"/>
              </w:rPr>
            </w:pPr>
          </w:p>
        </w:tc>
      </w:tr>
      <w:tr w:rsidR="00C7064B" w:rsidRPr="00C22AF9" w14:paraId="0090263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D4121D" w:rsidRPr="000472D1" w14:paraId="6B78309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14:paraId="628695A2"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14:paraId="4F15B41B"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0274450" w14:textId="77777777"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D749072" w14:textId="77777777"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BD64805" w14:textId="77777777"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695C327" w14:textId="77777777"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A6C991D" w14:textId="77777777"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33AE798" w14:textId="77777777"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5D38802" w14:textId="77777777" w:rsidR="007D7ED2" w:rsidRPr="00107C20" w:rsidRDefault="007D7ED2" w:rsidP="007563AA">
            <w:pPr>
              <w:spacing w:after="0"/>
              <w:rPr>
                <w:rFonts w:ascii="Arial" w:hAnsi="Arial" w:cs="Arial"/>
                <w:lang w:val="en-US"/>
              </w:rPr>
            </w:pPr>
          </w:p>
        </w:tc>
      </w:tr>
      <w:tr w:rsidR="00C7064B" w:rsidRPr="00C22AF9" w14:paraId="281A7E54"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D4121D" w:rsidRPr="000472D1" w14:paraId="7FF766A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0D2243" w:rsidRPr="000472D1" w14:paraId="21897742" w14:textId="77777777" w:rsidTr="004838D5">
        <w:trPr>
          <w:cantSplit/>
        </w:trPr>
        <w:tc>
          <w:tcPr>
            <w:tcW w:w="974"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0D2243" w:rsidRPr="000472D1" w14:paraId="22BBD84D" w14:textId="77777777" w:rsidTr="004838D5">
        <w:trPr>
          <w:cantSplit/>
        </w:trPr>
        <w:tc>
          <w:tcPr>
            <w:tcW w:w="974"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D4121D" w:rsidRPr="000472D1" w14:paraId="1567AB4B"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14:paraId="04735D98"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D92419" w:rsidRPr="00C22AF9" w14:paraId="24CB6166"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58DA43C5"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866B535"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7428786"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E55EE48"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1A30864"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6859BB3"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EB304C9" w14:textId="77777777" w:rsidR="00D92419" w:rsidRPr="00107C20" w:rsidRDefault="00D92419" w:rsidP="00D92419">
            <w:pPr>
              <w:spacing w:after="0"/>
              <w:rPr>
                <w:rFonts w:ascii="Arial" w:hAnsi="Arial" w:cs="Arial"/>
                <w:lang w:val="en-US"/>
              </w:rPr>
            </w:pPr>
          </w:p>
        </w:tc>
      </w:tr>
      <w:tr w:rsidR="00D92419" w:rsidRPr="00C22AF9" w14:paraId="22CA83B8"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D92419" w:rsidRPr="000472D1" w14:paraId="782980A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D92419" w:rsidRPr="00C22AF9" w14:paraId="523C6A83"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6B3A397F"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33BCB672"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B0103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26C431D"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E577D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D77CDFA"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825EE87" w14:textId="77777777" w:rsidR="00D92419" w:rsidRPr="00107C20" w:rsidRDefault="00D92419" w:rsidP="00D92419">
            <w:pPr>
              <w:spacing w:after="0"/>
              <w:rPr>
                <w:rFonts w:ascii="Arial" w:hAnsi="Arial" w:cs="Arial"/>
                <w:lang w:val="en-US"/>
              </w:rPr>
            </w:pPr>
          </w:p>
        </w:tc>
      </w:tr>
      <w:tr w:rsidR="00D92419" w:rsidRPr="00C22AF9" w14:paraId="7BCA90A2"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0D2243" w:rsidRPr="000472D1" w14:paraId="11BEDBB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EE66A1" w:rsidRPr="00005166" w14:paraId="2697F78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200B50E"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502EBA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BADB1C7"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89F3AA"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558876"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061108D"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6C4CA76" w14:textId="77777777" w:rsidR="00EE66A1" w:rsidRPr="00107C20" w:rsidRDefault="00EE66A1" w:rsidP="00005166">
            <w:pPr>
              <w:spacing w:after="0"/>
              <w:rPr>
                <w:rFonts w:ascii="Arial" w:hAnsi="Arial" w:cs="Arial"/>
                <w:lang w:val="en-US"/>
              </w:rPr>
            </w:pPr>
          </w:p>
        </w:tc>
      </w:tr>
      <w:tr w:rsidR="00EE66A1" w:rsidRPr="00005166" w14:paraId="2B98A32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0D2243" w:rsidRPr="000472D1" w14:paraId="146A6CDE"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EE66A1" w:rsidRPr="00005166" w14:paraId="1997F266"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51DF5039"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F1570C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749536FF"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1B6BBC44"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0F223846"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2ED5986B"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5345032F" w14:textId="77777777" w:rsidR="00EE66A1" w:rsidRPr="00107C20" w:rsidRDefault="00EE66A1" w:rsidP="00005166">
            <w:pPr>
              <w:spacing w:after="0"/>
              <w:rPr>
                <w:rFonts w:ascii="Arial" w:hAnsi="Arial" w:cs="Arial"/>
                <w:snapToGrid w:val="0"/>
                <w:lang w:val="en-US"/>
              </w:rPr>
            </w:pPr>
          </w:p>
        </w:tc>
      </w:tr>
      <w:tr w:rsidR="00EE66A1" w:rsidRPr="00005166" w14:paraId="2EDEFF73" w14:textId="77777777"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0D2243" w:rsidRPr="009D154B" w14:paraId="0100D3F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0D2243" w:rsidRPr="000472D1" w14:paraId="4AC985F6" w14:textId="77777777" w:rsidTr="004838D5">
        <w:trPr>
          <w:cantSplit/>
        </w:trPr>
        <w:tc>
          <w:tcPr>
            <w:tcW w:w="97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0D2243" w:rsidRPr="000472D1" w14:paraId="74021B85" w14:textId="77777777" w:rsidTr="004838D5">
        <w:trPr>
          <w:cantSplit/>
        </w:trPr>
        <w:tc>
          <w:tcPr>
            <w:tcW w:w="97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D4121D" w:rsidRPr="000472D1" w14:paraId="2EC94401"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14:paraId="737FF17C"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14:paraId="4C7D7E79" w14:textId="77777777" w:rsidTr="004838D5">
        <w:trPr>
          <w:cantSplit/>
        </w:trPr>
        <w:tc>
          <w:tcPr>
            <w:tcW w:w="97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0D2243" w:rsidRPr="00C7064B" w14:paraId="4141A6E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14:paraId="4C1F795A" w14:textId="77777777" w:rsidTr="004838D5">
        <w:trPr>
          <w:cantSplit/>
        </w:trPr>
        <w:tc>
          <w:tcPr>
            <w:tcW w:w="97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D4121D" w:rsidRPr="000472D1" w14:paraId="1943362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14:paraId="0B1FC2B0" w14:textId="77777777" w:rsidTr="004838D5">
        <w:trPr>
          <w:cantSplit/>
        </w:trPr>
        <w:tc>
          <w:tcPr>
            <w:tcW w:w="97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2D1564" w:rsidRPr="000472D1" w14:paraId="71731EF3" w14:textId="77777777" w:rsidTr="004838D5">
        <w:trPr>
          <w:cantSplit/>
        </w:trPr>
        <w:tc>
          <w:tcPr>
            <w:tcW w:w="97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D4121D" w:rsidRPr="000472D1" w14:paraId="6BBB5BD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26B97B" w14:textId="77777777" w:rsidTr="004838D5">
        <w:trPr>
          <w:cantSplit/>
        </w:trPr>
        <w:tc>
          <w:tcPr>
            <w:tcW w:w="97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0D2243" w:rsidRPr="000472D1" w14:paraId="40E4EF5E" w14:textId="77777777" w:rsidTr="004838D5">
        <w:trPr>
          <w:cantSplit/>
        </w:trPr>
        <w:tc>
          <w:tcPr>
            <w:tcW w:w="97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D4121D" w:rsidRPr="000472D1" w14:paraId="4F4630E5"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1C30196C" w14:textId="77777777" w:rsidTr="004838D5">
        <w:trPr>
          <w:cantSplit/>
        </w:trPr>
        <w:tc>
          <w:tcPr>
            <w:tcW w:w="97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0D2243" w:rsidRPr="000472D1" w14:paraId="0A27908E" w14:textId="77777777" w:rsidTr="004838D5">
        <w:trPr>
          <w:cantSplit/>
        </w:trPr>
        <w:tc>
          <w:tcPr>
            <w:tcW w:w="97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D4121D" w:rsidRPr="000472D1" w14:paraId="164445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14:paraId="5442737F" w14:textId="77777777" w:rsidTr="004838D5">
        <w:trPr>
          <w:cantSplit/>
        </w:trPr>
        <w:tc>
          <w:tcPr>
            <w:tcW w:w="97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0D2243" w:rsidRPr="000472D1" w14:paraId="52A9DB9D" w14:textId="77777777" w:rsidTr="004838D5">
        <w:trPr>
          <w:cantSplit/>
        </w:trPr>
        <w:tc>
          <w:tcPr>
            <w:tcW w:w="97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D4121D" w:rsidRPr="000472D1" w14:paraId="3EC19642" w14:textId="77777777" w:rsidTr="004838D5">
        <w:trPr>
          <w:cantSplit/>
        </w:trPr>
        <w:tc>
          <w:tcPr>
            <w:tcW w:w="97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6E3DB2E6" w14:textId="77777777" w:rsidTr="004838D5">
        <w:trPr>
          <w:cantSplit/>
        </w:trPr>
        <w:tc>
          <w:tcPr>
            <w:tcW w:w="97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D4121D" w:rsidRPr="000472D1" w14:paraId="037C9B8C"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12</w:t>
            </w:r>
          </w:p>
        </w:tc>
        <w:tc>
          <w:tcPr>
            <w:tcW w:w="252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79FE1012" w14:textId="77777777" w:rsidTr="004838D5">
        <w:trPr>
          <w:cantSplit/>
        </w:trPr>
        <w:tc>
          <w:tcPr>
            <w:tcW w:w="97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D4121D" w:rsidRPr="000472D1" w14:paraId="1718851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3738F4BE" w14:textId="77777777" w:rsidTr="004838D5">
        <w:trPr>
          <w:cantSplit/>
        </w:trPr>
        <w:tc>
          <w:tcPr>
            <w:tcW w:w="97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D4121D" w:rsidRPr="000472D1" w14:paraId="7ED0A20D"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5DAF89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4E5DBEA"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13257FB" w14:textId="77777777"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14:paraId="236605F6" w14:textId="77777777"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14:paraId="1BFF76AD" w14:textId="77777777"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14:paraId="32788930" w14:textId="77777777"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14:paraId="5533D512" w14:textId="77777777"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14:paraId="4081FD30" w14:textId="77777777" w:rsidR="000D2243" w:rsidRPr="00107C20" w:rsidRDefault="000D2243" w:rsidP="00E75AB9">
            <w:pPr>
              <w:spacing w:after="0"/>
              <w:rPr>
                <w:rFonts w:ascii="Arial" w:hAnsi="Arial" w:cs="Arial"/>
                <w:lang w:val="en-US"/>
              </w:rPr>
            </w:pPr>
          </w:p>
        </w:tc>
      </w:tr>
      <w:tr w:rsidR="00D4121D" w:rsidRPr="000472D1" w14:paraId="44CBEE4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29071FEE" w14:textId="77777777" w:rsidTr="004838D5">
        <w:trPr>
          <w:cantSplit/>
        </w:trPr>
        <w:tc>
          <w:tcPr>
            <w:tcW w:w="974" w:type="dxa"/>
            <w:tcBorders>
              <w:top w:val="single" w:sz="4" w:space="0" w:color="auto"/>
              <w:left w:val="single" w:sz="18" w:space="0" w:color="auto"/>
              <w:bottom w:val="nil"/>
            </w:tcBorders>
            <w:shd w:val="clear" w:color="auto" w:fill="auto"/>
          </w:tcPr>
          <w:p w14:paraId="5E814E38" w14:textId="77777777"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14:paraId="21A2A32C" w14:textId="77777777"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775A86E1" w14:textId="77777777"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14:paraId="66F552E8" w14:textId="77777777"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14:paraId="6C7A8125" w14:textId="77777777"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14:paraId="32B953BD" w14:textId="77777777"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ACE57B3" w14:textId="77777777" w:rsidR="000D2243" w:rsidRPr="00107C20" w:rsidRDefault="000D2243" w:rsidP="00AD182D">
            <w:pPr>
              <w:spacing w:after="0"/>
              <w:rPr>
                <w:rFonts w:ascii="Arial" w:hAnsi="Arial" w:cs="Arial"/>
                <w:lang w:val="en-US"/>
              </w:rPr>
            </w:pPr>
          </w:p>
        </w:tc>
      </w:tr>
      <w:tr w:rsidR="0014249A" w:rsidRPr="000472D1" w14:paraId="4F0DD2E2"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14:paraId="5F5788F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0D2243" w:rsidRPr="00104C09" w14:paraId="54779A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0D2243" w:rsidRPr="000472D1" w14:paraId="306BA02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0D2243" w:rsidRPr="000472D1" w14:paraId="0B6E23C6" w14:textId="77777777" w:rsidTr="004838D5">
        <w:trPr>
          <w:cantSplit/>
        </w:trPr>
        <w:tc>
          <w:tcPr>
            <w:tcW w:w="97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0D2243" w:rsidRPr="000472D1" w14:paraId="5BA203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0D2243" w:rsidRPr="00104C09" w14:paraId="02BC2A0B"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0D2243" w:rsidRPr="000472D1" w14:paraId="476FC0C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0D2243" w:rsidRPr="00104C09" w14:paraId="75C19B1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54294A4"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4D19F8"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6E9F005"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7A9E11B"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2DBB39"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474618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CF7B80" w14:textId="77777777" w:rsidR="000D2243" w:rsidRPr="00107C20" w:rsidRDefault="000D2243" w:rsidP="00104C09">
            <w:pPr>
              <w:spacing w:after="0"/>
              <w:rPr>
                <w:rFonts w:ascii="Arial" w:hAnsi="Arial" w:cs="Arial"/>
                <w:lang w:val="en-US"/>
              </w:rPr>
            </w:pPr>
          </w:p>
        </w:tc>
      </w:tr>
      <w:tr w:rsidR="000D2243" w:rsidRPr="000472D1" w14:paraId="5015D08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0D2243" w:rsidRPr="00104C09" w14:paraId="1F8D042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0D2243" w:rsidRPr="000472D1" w14:paraId="68DC05C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0D2243" w:rsidRPr="00104C09" w14:paraId="3CC648A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0D2243" w:rsidRPr="000472D1" w14:paraId="776C425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0D2243" w:rsidRPr="00104C09" w14:paraId="5354DA9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0D2243" w:rsidRPr="00104C09" w14:paraId="6CAE5DE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0D2243" w:rsidRPr="000472D1" w14:paraId="393F90E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0D2243" w:rsidRPr="00104C09" w14:paraId="6898BB4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0D2243" w:rsidRPr="000472D1" w14:paraId="28746F1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86"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EE66A1" w:rsidRPr="00104C09" w14:paraId="20F4D47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EE66A1" w:rsidRPr="00104C09" w14:paraId="661A5207"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0D2243" w:rsidRPr="000472D1" w14:paraId="0BB0937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86"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0D2243" w:rsidRPr="002E1E9B" w14:paraId="09E8DD4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0D2243" w:rsidRPr="000472D1" w14:paraId="4FA8CE1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0D2243" w:rsidRPr="000472D1" w14:paraId="6AEBDA9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0D2243" w:rsidRPr="002E1E9B" w14:paraId="783AD95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6705D6" w:rsidRPr="002E1E9B" w14:paraId="726E2C2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0D2243" w:rsidRPr="000472D1" w14:paraId="2522D06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0D2243" w:rsidRPr="002E1E9B" w14:paraId="26E4698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0D2243" w:rsidRPr="000472D1" w14:paraId="46EA7C2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0D2243" w:rsidRPr="000472D1" w14:paraId="59FA572B"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0D2243" w:rsidRPr="000472D1" w14:paraId="12C4C513" w14:textId="77777777" w:rsidTr="004838D5">
        <w:trPr>
          <w:cantSplit/>
        </w:trPr>
        <w:tc>
          <w:tcPr>
            <w:tcW w:w="97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0D2243" w:rsidRPr="000472D1" w14:paraId="47C7357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86"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0D2243" w:rsidRPr="002E1E9B" w14:paraId="0FE28CE0"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EE66A1" w:rsidRPr="002E1E9B" w14:paraId="4E49188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0D2243" w:rsidRPr="000472D1" w14:paraId="7A8392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lastRenderedPageBreak/>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D4121D" w:rsidRPr="002E1E9B" w14:paraId="7238309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8AE23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F156883" w14:textId="77777777"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357788D" w14:textId="77777777"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B8A8F0" w14:textId="77777777"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035F8CC" w14:textId="77777777"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1967C75" w14:textId="77777777"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315FE2" w14:textId="77777777" w:rsidR="000D2243" w:rsidRPr="00107C20" w:rsidRDefault="000D2243" w:rsidP="002E1E9B">
            <w:pPr>
              <w:spacing w:after="0"/>
              <w:rPr>
                <w:rFonts w:ascii="Arial" w:hAnsi="Arial" w:cs="Arial"/>
                <w:lang w:val="en-US"/>
              </w:rPr>
            </w:pPr>
          </w:p>
        </w:tc>
      </w:tr>
      <w:tr w:rsidR="004313DD" w:rsidRPr="002E1E9B" w14:paraId="083E90C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4313DD" w:rsidRPr="000472D1" w14:paraId="4D4D207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4313DD" w:rsidRPr="002E1E9B" w14:paraId="18644C7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2E44EF4"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BB59D91"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6A7C9E"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D3BBB67"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911797"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42C609"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0B41A5F" w14:textId="77777777" w:rsidR="004313DD" w:rsidRPr="00107C20" w:rsidRDefault="004313DD" w:rsidP="002E1E9B">
            <w:pPr>
              <w:spacing w:after="0"/>
              <w:rPr>
                <w:rFonts w:ascii="Arial" w:hAnsi="Arial" w:cs="Arial"/>
                <w:lang w:val="en-US"/>
              </w:rPr>
            </w:pPr>
          </w:p>
        </w:tc>
      </w:tr>
      <w:tr w:rsidR="004313DD" w:rsidRPr="002E1E9B" w14:paraId="046752D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4313DD" w:rsidRPr="000472D1" w14:paraId="3518430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86"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4313DD" w:rsidRPr="002E1E9B" w14:paraId="74BF079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ECF68E2"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5F7990A"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6B7070D"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963F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D06AAE2"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3D6985D"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A9FEFCA" w14:textId="77777777" w:rsidR="004313DD" w:rsidRPr="00107C20" w:rsidRDefault="004313DD" w:rsidP="002E1E9B">
            <w:pPr>
              <w:spacing w:after="0"/>
              <w:rPr>
                <w:rFonts w:ascii="Arial" w:hAnsi="Arial" w:cs="Arial"/>
                <w:lang w:val="en-US"/>
              </w:rPr>
            </w:pPr>
          </w:p>
        </w:tc>
      </w:tr>
      <w:tr w:rsidR="004313DD" w:rsidRPr="002E1E9B" w14:paraId="2DD2C6C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4313DD" w:rsidRPr="000472D1" w14:paraId="71C7918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A32D22" w:rsidRPr="002E1E9B" w14:paraId="71F69F9E"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A32D22" w:rsidRPr="002E1E9B" w14:paraId="280D4B37"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4313DD" w:rsidRPr="000472D1" w14:paraId="3359F0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A32D22" w:rsidRPr="002E1E9B" w14:paraId="4E5F178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4313DD" w:rsidRPr="000472D1" w14:paraId="2B356AF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4313DD" w:rsidRPr="000472D1" w14:paraId="183447E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13DD" w:rsidRPr="000472D1" w14:paraId="42E6F160" w14:textId="77777777" w:rsidTr="004838D5">
        <w:trPr>
          <w:cantSplit/>
        </w:trPr>
        <w:tc>
          <w:tcPr>
            <w:tcW w:w="97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4313DD" w:rsidRPr="000472D1" w14:paraId="20BC3B1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86"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A32D22" w:rsidRPr="002E1E9B" w14:paraId="072928B8"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13DD" w:rsidRPr="002E1E9B" w14:paraId="127926D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4313DD" w:rsidRPr="000472D1" w14:paraId="5925A4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A32D22" w:rsidRPr="002E1E9B" w14:paraId="18DC25E9"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A32D22" w:rsidRPr="002E1E9B" w14:paraId="4D3D4DF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4313DD" w:rsidRPr="000472D1" w14:paraId="78DF324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A32D22" w:rsidRPr="002E1E9B" w14:paraId="6B1E614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A32D22" w:rsidRPr="002E1E9B" w14:paraId="1AB17305"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4313DD" w:rsidRPr="000472D1" w14:paraId="539191F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A32D22" w:rsidRPr="004300B7" w14:paraId="2D86295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A32D22" w:rsidRPr="004300B7" w14:paraId="58499CC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4313DD" w:rsidRPr="000472D1" w14:paraId="133373C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lastRenderedPageBreak/>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A32D22" w:rsidRPr="005E5867" w14:paraId="6C581664"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A32D22" w:rsidRPr="005E5867" w14:paraId="5AB8566F"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2D22" w:rsidRPr="000472D1" w14:paraId="2E3DB14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32D22" w:rsidRPr="000472D1" w14:paraId="4415DE7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A32D22" w:rsidRPr="000472D1" w14:paraId="2DA56B82" w14:textId="77777777" w:rsidTr="004838D5">
        <w:trPr>
          <w:cantSplit/>
        </w:trPr>
        <w:tc>
          <w:tcPr>
            <w:tcW w:w="97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2D22" w:rsidRPr="000472D1" w14:paraId="5A4739A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A32D22" w:rsidRPr="005E5867" w14:paraId="02E79F2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797C42E3"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F1F02A4"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3B510F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457AC57"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27B67B1"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3459BD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079275B" w14:textId="77777777" w:rsidR="00A32D22" w:rsidRPr="00107C20" w:rsidRDefault="00A32D22" w:rsidP="005E5867">
            <w:pPr>
              <w:spacing w:after="0"/>
              <w:rPr>
                <w:rFonts w:ascii="Arial" w:hAnsi="Arial" w:cs="Arial"/>
                <w:lang w:val="en-US"/>
              </w:rPr>
            </w:pPr>
          </w:p>
        </w:tc>
      </w:tr>
      <w:tr w:rsidR="00A32D22" w:rsidRPr="005E5867" w14:paraId="3F86BE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2D22" w:rsidRPr="000472D1" w14:paraId="765E9CB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A32D22" w:rsidRPr="005E5867" w14:paraId="1778764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A32D22" w:rsidRPr="005E5867" w14:paraId="7E163F33"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2D22" w:rsidRPr="000472D1" w14:paraId="5D9570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A32D22" w:rsidRPr="000472D1" w14:paraId="35ABC1D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A32D22" w:rsidRPr="000472D1" w14:paraId="197157B9" w14:textId="77777777" w:rsidTr="004838D5">
        <w:trPr>
          <w:cantSplit/>
        </w:trPr>
        <w:tc>
          <w:tcPr>
            <w:tcW w:w="97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2D22" w:rsidRPr="000472D1" w14:paraId="7BE8F4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2D22" w:rsidRPr="005E5867" w14:paraId="4BC0A45C"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301BAC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466F5C0"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CEEACF3"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B6DDD3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50CB5E64"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4F1080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DCCFADC" w14:textId="77777777" w:rsidR="00A32D22" w:rsidRPr="00107C20" w:rsidRDefault="00A32D22" w:rsidP="0055068B">
            <w:pPr>
              <w:spacing w:after="0"/>
              <w:rPr>
                <w:rFonts w:ascii="Arial" w:hAnsi="Arial" w:cs="Arial"/>
                <w:lang w:val="en-US"/>
              </w:rPr>
            </w:pPr>
          </w:p>
        </w:tc>
      </w:tr>
      <w:tr w:rsidR="00A32D22" w:rsidRPr="005E5867" w14:paraId="6B1078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2D22" w:rsidRPr="000472D1" w14:paraId="0E57BCB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A32D22" w:rsidRPr="005E5867" w14:paraId="5C2C824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A32D22" w:rsidRPr="005E5867" w14:paraId="60189E2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2D22" w:rsidRPr="000472D1" w14:paraId="4D1AB4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86"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A32D22" w:rsidRPr="005E5867" w14:paraId="6D6A85E6"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A32D22" w:rsidRPr="005E5867" w14:paraId="1E28710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2D22" w:rsidRPr="000472D1" w14:paraId="7B62DF2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A32D22" w:rsidRPr="005E5867" w14:paraId="110A7AD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2D22" w:rsidRPr="000472D1" w14:paraId="75255C9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32D22" w:rsidRPr="000472D1" w14:paraId="38410D75"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A32D22" w:rsidRPr="000472D1" w14:paraId="35363A41" w14:textId="77777777" w:rsidTr="004838D5">
        <w:trPr>
          <w:cantSplit/>
        </w:trPr>
        <w:tc>
          <w:tcPr>
            <w:tcW w:w="97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2D22" w:rsidRPr="000472D1" w14:paraId="42CD5BB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A32D22" w:rsidRPr="005E5867" w14:paraId="111FF61D"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5B02BF" w:rsidRPr="005E5867" w14:paraId="74EE0E32"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2D22" w:rsidRPr="000472D1" w14:paraId="73A8911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86"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5B02BF" w:rsidRPr="005E5867" w14:paraId="4400AE8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2D22" w:rsidRPr="000472D1" w14:paraId="707CC4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A32D22" w:rsidRPr="005E5867" w14:paraId="6ACB910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32D22" w:rsidRPr="00107C20" w:rsidRDefault="00A32D22" w:rsidP="0055068B">
            <w:pPr>
              <w:spacing w:after="0"/>
              <w:rPr>
                <w:rFonts w:ascii="Arial" w:hAnsi="Arial" w:cs="Arial"/>
                <w:lang w:val="en-US"/>
              </w:rPr>
            </w:pPr>
          </w:p>
        </w:tc>
      </w:tr>
      <w:tr w:rsidR="005B02BF" w:rsidRPr="005E5867" w14:paraId="7AD5ADC5"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2D22" w:rsidRPr="000472D1" w14:paraId="2068C1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5B02BF" w:rsidRPr="005E5867" w14:paraId="13CEB539"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5B02BF" w:rsidRPr="005E5867" w14:paraId="185F80F4"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2D22" w:rsidRPr="000472D1" w14:paraId="11E25D2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5B02BF" w:rsidRPr="00C86D26" w14:paraId="00AC81DC" w14:textId="77777777" w:rsidTr="004838D5">
        <w:trPr>
          <w:cantSplit/>
        </w:trPr>
        <w:tc>
          <w:tcPr>
            <w:tcW w:w="97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2D22" w:rsidRPr="000472D1" w14:paraId="41ABCB0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5B02BF" w:rsidRPr="005E5867" w14:paraId="50B2B673"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2D22" w:rsidRPr="000472D1" w14:paraId="1CD88D2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86"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5B02BF" w:rsidRPr="005E5867" w14:paraId="7E078301"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2D22" w:rsidRPr="000472D1" w14:paraId="7572CC7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A32D22" w:rsidRPr="005E5867" w14:paraId="55EE6DFA"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A32D22" w:rsidRPr="000472D1" w14:paraId="3DD2387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5B02BF" w:rsidRPr="005E5867" w14:paraId="09BC9B1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2D22" w:rsidRPr="000472D1" w14:paraId="3C30988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lastRenderedPageBreak/>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5B02BF" w:rsidRPr="005E5867" w14:paraId="02F65340"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5B02BF" w:rsidRPr="005E5867" w14:paraId="05652BF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2D22" w:rsidRPr="000472D1" w14:paraId="502924A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5B02BF" w:rsidRPr="005E5867" w14:paraId="2121E8DC"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2D22" w:rsidRPr="000472D1" w14:paraId="2B4FF32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5B02BF" w:rsidRPr="005E5867" w14:paraId="4402686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2D22" w:rsidRPr="000472D1" w14:paraId="5F13953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5B02BF" w:rsidRPr="005E5867" w14:paraId="3A038DDE"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2D22" w:rsidRPr="000472D1" w14:paraId="1EF4397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86"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5B02BF" w:rsidRPr="005E5867" w14:paraId="72889192"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2D22" w:rsidRPr="000472D1" w14:paraId="0E2406F0"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A32D22" w:rsidRPr="000472D1" w14:paraId="25DE2F8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72AEDCC"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14249A" w:rsidRPr="000472D1" w14:paraId="536B33EF"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0D5DE9" w:rsidRPr="000472D1" w14:paraId="66F76F9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14:paraId="3A17A898"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0D5DE9" w:rsidRPr="000472D1" w14:paraId="36DF02D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0D5DE9" w:rsidRPr="000472D1" w14:paraId="01B9E77E" w14:textId="77777777" w:rsidTr="004838D5">
        <w:trPr>
          <w:cantSplit/>
        </w:trPr>
        <w:tc>
          <w:tcPr>
            <w:tcW w:w="974"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0D5DE9" w:rsidRPr="000472D1" w14:paraId="5634F9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0D5DE9" w:rsidRPr="00104C09" w14:paraId="69C92271"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53294F" w:rsidRPr="000472D1" w14:paraId="4AB9058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53294F" w:rsidRPr="000472D1" w14:paraId="77C161A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71504CC"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C65E545" w14:textId="77777777"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C1955C5"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62FC27E7"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93B1BD"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16A44A"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6A94B7B" w14:textId="77777777" w:rsidR="0053294F" w:rsidRPr="00107C20" w:rsidRDefault="0053294F" w:rsidP="0053294F">
            <w:pPr>
              <w:spacing w:after="0"/>
              <w:rPr>
                <w:rFonts w:ascii="Arial" w:hAnsi="Arial" w:cs="Arial"/>
                <w:lang w:val="en-US"/>
              </w:rPr>
            </w:pPr>
          </w:p>
        </w:tc>
      </w:tr>
      <w:tr w:rsidR="0053294F" w:rsidRPr="000472D1" w14:paraId="627CCD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53294F" w:rsidRPr="000472D1" w14:paraId="76AD3E79"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8F4CEC4" w14:textId="77777777"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2AD34F5" w14:textId="77777777"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9D5693B" w14:textId="77777777"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B32C830" w14:textId="77777777"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636A56A" w14:textId="77777777"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974B465" w14:textId="77777777"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D3934D9" w14:textId="77777777" w:rsidR="0053294F" w:rsidRPr="00107C20" w:rsidRDefault="0053294F" w:rsidP="0053294F">
            <w:pPr>
              <w:spacing w:after="0"/>
              <w:rPr>
                <w:rFonts w:ascii="Arial" w:hAnsi="Arial" w:cs="Arial"/>
                <w:lang w:val="en-US"/>
              </w:rPr>
            </w:pPr>
          </w:p>
        </w:tc>
      </w:tr>
      <w:tr w:rsidR="006B1DF6" w:rsidRPr="000472D1" w14:paraId="1B92BB07"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[MuDe]</w:t>
            </w:r>
          </w:p>
        </w:tc>
        <w:tc>
          <w:tcPr>
            <w:tcW w:w="886"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6B1DF6" w:rsidRPr="000472D1" w14:paraId="63841F82"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B1DF6" w:rsidRPr="000472D1" w14:paraId="4F9219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6B1DF6" w:rsidRPr="000472D1" w14:paraId="500451D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2EBEC21"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FCE6BA8"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D04D250"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052F7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AF9B68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8DB2C0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351F73" w14:textId="77777777" w:rsidR="006B1DF6" w:rsidRPr="00107C20" w:rsidRDefault="006B1DF6" w:rsidP="002D1564">
            <w:pPr>
              <w:spacing w:after="0"/>
              <w:rPr>
                <w:rFonts w:ascii="Arial" w:hAnsi="Arial" w:cs="Arial"/>
                <w:lang w:val="en-US"/>
              </w:rPr>
            </w:pPr>
          </w:p>
        </w:tc>
      </w:tr>
      <w:tr w:rsidR="006B1DF6" w:rsidRPr="000472D1" w14:paraId="4BD105F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6B1DF6" w:rsidRPr="000472D1" w14:paraId="50A8115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CDF87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64F32F6"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762CF85"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4C01E73"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95CE270"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B67D98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A10C6D0" w14:textId="77777777" w:rsidR="006B1DF6" w:rsidRPr="00107C20" w:rsidRDefault="006B1DF6" w:rsidP="002D1564">
            <w:pPr>
              <w:spacing w:after="0"/>
              <w:rPr>
                <w:rFonts w:ascii="Arial" w:hAnsi="Arial" w:cs="Arial"/>
                <w:lang w:val="en-US"/>
              </w:rPr>
            </w:pPr>
          </w:p>
        </w:tc>
      </w:tr>
      <w:tr w:rsidR="006B1DF6" w:rsidRPr="000472D1" w14:paraId="05FFCF5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6B1DF6" w:rsidRPr="000472D1" w14:paraId="40D0E40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B1DF6" w:rsidRPr="000472D1" w14:paraId="7E5778B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86"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B1DF6" w:rsidRPr="000472D1" w14:paraId="4797878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CBF4B1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1B185C1"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2651E72"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C4DD362"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B31384"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100A2A5"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06C58CD" w14:textId="77777777" w:rsidR="006B1DF6" w:rsidRPr="00107C20" w:rsidRDefault="006B1DF6" w:rsidP="002D1564">
            <w:pPr>
              <w:spacing w:after="0"/>
              <w:rPr>
                <w:rFonts w:ascii="Arial" w:hAnsi="Arial" w:cs="Arial"/>
                <w:lang w:val="en-US"/>
              </w:rPr>
            </w:pPr>
          </w:p>
        </w:tc>
      </w:tr>
      <w:tr w:rsidR="006B1DF6" w:rsidRPr="000472D1" w14:paraId="116F0A38"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6B1DF6" w:rsidRPr="000472D1" w14:paraId="218984B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6B1DF6" w:rsidRPr="000472D1" w14:paraId="0889F69B"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6B1DF6" w:rsidRPr="000472D1" w14:paraId="0DA49970"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1E7CB9" w:rsidRPr="000472D1" w14:paraId="7C5320C6"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E7CB9" w:rsidRPr="000472D1" w14:paraId="53C89A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C1D3E7F" w14:textId="77777777"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8F35DA3" w14:textId="77777777"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5C0557" w14:textId="77777777"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445AD41" w14:textId="77777777"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0145780" w14:textId="77777777"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DAEE0" w14:textId="77777777"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5DABE70" w14:textId="77777777" w:rsidR="001E7CB9" w:rsidRPr="00107C20" w:rsidRDefault="001E7CB9" w:rsidP="002D1564">
            <w:pPr>
              <w:spacing w:after="0"/>
              <w:rPr>
                <w:rFonts w:ascii="Arial" w:hAnsi="Arial" w:cs="Arial"/>
                <w:lang w:val="en-US"/>
              </w:rPr>
            </w:pPr>
          </w:p>
        </w:tc>
      </w:tr>
      <w:tr w:rsidR="001E7CB9" w:rsidRPr="001E7CB9" w14:paraId="6E7F325F"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PFD management enhancement [pfdManEnh]</w:t>
            </w:r>
          </w:p>
        </w:tc>
        <w:tc>
          <w:tcPr>
            <w:tcW w:w="886"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1E7CB9" w:rsidRPr="001E7CB9" w14:paraId="3AC17E5C"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1E7CB9" w:rsidRPr="001E7CB9" w14:paraId="274561D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r w:rsidRPr="00365274">
              <w:rPr>
                <w:rFonts w:ascii="Arial" w:hAnsi="Arial" w:cs="Arial"/>
                <w:b/>
                <w:lang w:val="en-US"/>
              </w:rPr>
              <w:t>BEst Practice of PFCP [BEPoP]</w:t>
            </w:r>
          </w:p>
        </w:tc>
        <w:tc>
          <w:tcPr>
            <w:tcW w:w="886"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E7CB9" w:rsidRPr="001E7CB9" w14:paraId="3C6FA86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593023" w:rsidRPr="001E7CB9" w14:paraId="44718DBC"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593023" w:rsidRPr="001E7CB9" w14:paraId="634078C2"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37196A" w:rsidRPr="001E7CB9" w14:paraId="60CAAC05"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37196A" w:rsidRPr="001E7CB9" w14:paraId="488924FF"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5A362220"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9C80C33"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88F3EB"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3024DB9"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A6C736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93C495"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8E94858" w14:textId="77777777" w:rsidR="0037196A" w:rsidRPr="001E7CB9" w:rsidRDefault="0037196A" w:rsidP="004468C0">
            <w:pPr>
              <w:spacing w:after="0"/>
              <w:rPr>
                <w:rFonts w:ascii="Arial" w:hAnsi="Arial" w:cs="Arial"/>
                <w:lang w:val="en-US"/>
              </w:rPr>
            </w:pPr>
          </w:p>
        </w:tc>
      </w:tr>
      <w:tr w:rsidR="0037196A" w:rsidRPr="001E7CB9" w14:paraId="6A43402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37196A" w:rsidRPr="001E7CB9" w14:paraId="680362F1"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3101F97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3CBC1B1"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AD26204"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4070E90"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DC6A5B7"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8D063E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9569A9" w14:textId="77777777" w:rsidR="0037196A" w:rsidRPr="001E7CB9" w:rsidRDefault="0037196A" w:rsidP="004468C0">
            <w:pPr>
              <w:spacing w:after="0"/>
              <w:rPr>
                <w:rFonts w:ascii="Arial" w:hAnsi="Arial" w:cs="Arial"/>
                <w:lang w:val="en-US"/>
              </w:rPr>
            </w:pPr>
          </w:p>
        </w:tc>
      </w:tr>
      <w:tr w:rsidR="0037196A" w:rsidRPr="001E7CB9" w14:paraId="4F6BA2E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37196A" w:rsidRPr="001E7CB9" w14:paraId="06EC6D9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37196A" w:rsidRPr="001E7CB9" w14:paraId="3C6E0E29"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[eMCCI_CT]</w:t>
            </w:r>
          </w:p>
        </w:tc>
        <w:tc>
          <w:tcPr>
            <w:tcW w:w="886"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37196A" w:rsidRPr="001E7CB9" w14:paraId="4AC95437"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37196A" w:rsidRPr="001E7CB9" w14:paraId="2A5A4A32"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37196A" w:rsidRPr="001E7CB9" w14:paraId="37A656D8"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64DD319C"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5188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84A80E7"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D400EEA"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D88D72F"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5B41E69"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9FF7131" w14:textId="77777777" w:rsidR="0037196A" w:rsidRPr="001E7CB9" w:rsidRDefault="0037196A" w:rsidP="004468C0">
            <w:pPr>
              <w:spacing w:after="0"/>
              <w:rPr>
                <w:rFonts w:ascii="Arial" w:hAnsi="Arial" w:cs="Arial"/>
                <w:lang w:val="en-US"/>
              </w:rPr>
            </w:pPr>
          </w:p>
        </w:tc>
      </w:tr>
      <w:tr w:rsidR="0037196A" w:rsidRPr="001E7CB9" w14:paraId="12AC7A44"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37196A" w:rsidRPr="001E7CB9" w14:paraId="1EBDFAE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37196A" w:rsidRPr="001E7CB9" w14:paraId="538AFBFC"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37196A" w:rsidRPr="001E7CB9" w14:paraId="1A2E3E86"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593023" w:rsidRPr="001E7CB9" w14:paraId="780BBFD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593023" w:rsidRPr="001E7CB9" w14:paraId="0418BD7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4838D5" w:rsidRPr="000472D1" w14:paraId="1A36BDDD"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4838D5" w:rsidRPr="000472D1" w14:paraId="67821F5A" w14:textId="77777777" w:rsidTr="004838D5">
        <w:trPr>
          <w:cantSplit/>
        </w:trPr>
        <w:tc>
          <w:tcPr>
            <w:tcW w:w="974"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4838D5" w:rsidRPr="000472D1" w14:paraId="2D2AA6A1" w14:textId="77777777"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4838D5" w:rsidRPr="000472D1" w14:paraId="3AB24C9A"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593023" w:rsidRPr="001E7CB9" w14:paraId="229C9EE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593023" w:rsidRPr="001E7CB9" w14:paraId="46C67AED"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8E3B73" w:rsidRPr="001E7CB9" w14:paraId="79FAF23D"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8E3B73" w:rsidRPr="001E7CB9" w14:paraId="235AB83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B2C164E" w14:textId="77777777" w:rsidR="008E3B73" w:rsidRPr="008E3B73" w:rsidRDefault="008E3B7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56089D3" w14:textId="77777777" w:rsidR="008E3B73" w:rsidRPr="00365274" w:rsidRDefault="008E3B7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394352C" w14:textId="77777777" w:rsidR="008E3B73" w:rsidRPr="001E7CB9" w:rsidRDefault="008E3B7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7C8CACE" w14:textId="77777777" w:rsidR="008E3B73" w:rsidRPr="001E7CB9" w:rsidRDefault="008E3B7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18F105" w14:textId="77777777" w:rsidR="008E3B73" w:rsidRPr="001E7CB9" w:rsidRDefault="008E3B7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E2F86E" w14:textId="77777777"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E613C7F" w14:textId="77777777" w:rsidR="008E3B73" w:rsidRPr="001E7CB9" w:rsidRDefault="008E3B73" w:rsidP="00BD2BB1">
            <w:pPr>
              <w:spacing w:after="0"/>
              <w:rPr>
                <w:rFonts w:ascii="Arial" w:hAnsi="Arial" w:cs="Arial"/>
                <w:lang w:val="en-US"/>
              </w:rPr>
            </w:pPr>
          </w:p>
        </w:tc>
      </w:tr>
      <w:tr w:rsidR="00BD2BB1" w:rsidRPr="001E7CB9" w14:paraId="787E18F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eNPN </w:t>
            </w:r>
            <w:r w:rsidR="00BD2BB1" w:rsidRPr="00365274">
              <w:rPr>
                <w:rFonts w:ascii="Arial" w:hAnsi="Arial" w:cs="Arial"/>
                <w:b/>
                <w:lang w:val="en-US"/>
              </w:rPr>
              <w:t>[</w:t>
            </w:r>
            <w:r>
              <w:rPr>
                <w:rFonts w:ascii="Arial" w:hAnsi="Arial" w:cs="Arial"/>
                <w:b/>
                <w:lang w:val="en-US"/>
              </w:rPr>
              <w:t>eNPN</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BD2BB1" w:rsidRPr="001E7CB9" w14:paraId="24C5BD0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89024E1"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E3964A"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098AD1"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731F7087"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82CEDF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EB11CFB"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B18846" w14:textId="77777777" w:rsidR="00BD2BB1" w:rsidRPr="001E7CB9" w:rsidRDefault="00BD2BB1" w:rsidP="00BD2BB1">
            <w:pPr>
              <w:spacing w:after="0"/>
              <w:rPr>
                <w:rFonts w:ascii="Arial" w:hAnsi="Arial" w:cs="Arial"/>
                <w:lang w:val="en-US"/>
              </w:rPr>
            </w:pPr>
          </w:p>
        </w:tc>
      </w:tr>
      <w:tr w:rsidR="00BD2BB1" w:rsidRPr="001E7CB9" w14:paraId="66E458E2"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BD2BB1" w:rsidRPr="001E7CB9" w14:paraId="46454F75"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BD2BB1" w:rsidRPr="001E7CB9" w14:paraId="3021C0C3"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BD2BB1" w:rsidRPr="001E7CB9" w14:paraId="431784E6"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9ECD1C8"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D38B070"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2D576C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23B8692"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0A63853"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CBA537"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E1062" w14:textId="77777777" w:rsidR="00BD2BB1" w:rsidRPr="001E7CB9" w:rsidRDefault="00BD2BB1" w:rsidP="00BD2BB1">
            <w:pPr>
              <w:spacing w:after="0"/>
              <w:rPr>
                <w:rFonts w:ascii="Arial" w:hAnsi="Arial" w:cs="Arial"/>
                <w:lang w:val="en-US"/>
              </w:rPr>
            </w:pPr>
          </w:p>
        </w:tc>
      </w:tr>
      <w:tr w:rsidR="00BD2BB1" w:rsidRPr="001E7CB9" w14:paraId="28CF31F8"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r>
              <w:rPr>
                <w:rFonts w:ascii="Arial" w:hAnsi="Arial" w:cs="Arial"/>
                <w:b/>
                <w:lang w:val="en-US"/>
              </w:rPr>
              <w:t>IIoT</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BD2BB1" w:rsidRPr="001E7CB9" w14:paraId="2E84EBD7"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2FBCC2D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78BCACE"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48F04815"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50A2239"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0CFC152"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2D382DBF"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F3FD2C0" w14:textId="77777777" w:rsidR="00BD2BB1" w:rsidRPr="001E7CB9" w:rsidRDefault="00BD2BB1" w:rsidP="00BD2BB1">
            <w:pPr>
              <w:spacing w:after="0"/>
              <w:rPr>
                <w:rFonts w:ascii="Arial" w:hAnsi="Arial" w:cs="Arial"/>
                <w:lang w:val="en-US"/>
              </w:rPr>
            </w:pPr>
          </w:p>
        </w:tc>
      </w:tr>
      <w:tr w:rsidR="00BD2BB1" w:rsidRPr="001E7CB9" w14:paraId="318D7A9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7"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BD2BB1" w:rsidRPr="001E7CB9" w14:paraId="72352893"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BD2BB1" w:rsidRPr="001E7CB9" w14:paraId="0BD400DF" w14:textId="77777777"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7"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CT aspects of 5G eEDGE</w:t>
            </w:r>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BD2BB1" w:rsidRPr="001E7CB9" w14:paraId="42F6B5FE" w14:textId="77777777" w:rsidTr="00BD2BB1">
        <w:trPr>
          <w:cantSplit/>
        </w:trPr>
        <w:tc>
          <w:tcPr>
            <w:tcW w:w="974" w:type="dxa"/>
            <w:tcBorders>
              <w:top w:val="single" w:sz="4" w:space="0" w:color="auto"/>
              <w:left w:val="single" w:sz="18" w:space="0" w:color="auto"/>
              <w:bottom w:val="single" w:sz="4" w:space="0" w:color="auto"/>
            </w:tcBorders>
            <w:shd w:val="clear" w:color="auto" w:fill="auto"/>
          </w:tcPr>
          <w:p w14:paraId="5F322B39"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B11D19" w14:textId="77777777"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7FB6176D" w14:textId="77777777"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7ADBE84" w14:textId="77777777"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F7282A1" w14:textId="77777777"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570A2890" w14:textId="77777777"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BC3007E" w14:textId="77777777" w:rsidR="00BD2BB1" w:rsidRPr="001E7CB9" w:rsidRDefault="00BD2BB1" w:rsidP="00BD2BB1">
            <w:pPr>
              <w:spacing w:after="0"/>
              <w:rPr>
                <w:rFonts w:ascii="Arial" w:hAnsi="Arial" w:cs="Arial"/>
                <w:lang w:val="en-US"/>
              </w:rPr>
            </w:pPr>
          </w:p>
        </w:tc>
      </w:tr>
      <w:tr w:rsidR="00A96B43" w:rsidRPr="001E7CB9" w14:paraId="52E0E753"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7"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A96B43" w:rsidRPr="001E7CB9" w14:paraId="7CC507F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91740A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C1931C6"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D97353F"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CE2943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B5C01A0"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43B7518F"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AC0AD4B" w14:textId="77777777" w:rsidR="00A96B43" w:rsidRPr="001E7CB9" w:rsidRDefault="00A96B43" w:rsidP="00937F62">
            <w:pPr>
              <w:spacing w:after="0"/>
              <w:rPr>
                <w:rFonts w:ascii="Arial" w:hAnsi="Arial" w:cs="Arial"/>
                <w:lang w:val="en-US"/>
              </w:rPr>
            </w:pPr>
          </w:p>
        </w:tc>
      </w:tr>
      <w:tr w:rsidR="00A96B43" w:rsidRPr="001E7CB9" w14:paraId="08F84BC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36</w:t>
            </w:r>
          </w:p>
        </w:tc>
        <w:tc>
          <w:tcPr>
            <w:tcW w:w="2527"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A96B43" w:rsidRPr="001E7CB9" w14:paraId="6836C63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A96B43" w:rsidRPr="001E7CB9" w14:paraId="34063E4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7"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A96B43" w:rsidRPr="001E7CB9" w14:paraId="6F9DCF0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E8F952F"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55B2E2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6064E3B"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AF412E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085660F"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8A90DE3"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8869F65" w14:textId="77777777" w:rsidR="00A96B43" w:rsidRPr="001E7CB9" w:rsidRDefault="00A96B43" w:rsidP="00937F62">
            <w:pPr>
              <w:spacing w:after="0"/>
              <w:rPr>
                <w:rFonts w:ascii="Arial" w:hAnsi="Arial" w:cs="Arial"/>
                <w:lang w:val="en-US"/>
              </w:rPr>
            </w:pPr>
          </w:p>
        </w:tc>
      </w:tr>
      <w:tr w:rsidR="00A96B43" w:rsidRPr="001E7CB9" w14:paraId="52E25D0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7"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A96B43" w:rsidRPr="001E7CB9" w14:paraId="1667E544"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51183DD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A087E6D"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2E6ECF9"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101DC9FA"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61DA342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0B101FE1"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4A3AE71" w14:textId="77777777" w:rsidR="00A96B43" w:rsidRPr="001E7CB9" w:rsidRDefault="00A96B43" w:rsidP="00937F62">
            <w:pPr>
              <w:spacing w:after="0"/>
              <w:rPr>
                <w:rFonts w:ascii="Arial" w:hAnsi="Arial" w:cs="Arial"/>
                <w:lang w:val="en-US"/>
              </w:rPr>
            </w:pPr>
          </w:p>
        </w:tc>
      </w:tr>
      <w:tr w:rsidR="00A96B43" w:rsidRPr="001E7CB9" w14:paraId="662FA134"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7"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A96B43" w:rsidRPr="001E7CB9" w14:paraId="5A712B98"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4C4845B2"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BA69688"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0E9A33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E275D94"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773DE67B"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CBFF64B"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B586D99" w14:textId="77777777" w:rsidR="00A96B43" w:rsidRPr="001E7CB9" w:rsidRDefault="00A96B43" w:rsidP="00937F62">
            <w:pPr>
              <w:spacing w:after="0"/>
              <w:rPr>
                <w:rFonts w:ascii="Arial" w:hAnsi="Arial" w:cs="Arial"/>
                <w:lang w:val="en-US"/>
              </w:rPr>
            </w:pPr>
          </w:p>
        </w:tc>
      </w:tr>
      <w:tr w:rsidR="00A96B43" w:rsidRPr="001E7CB9" w14:paraId="7A6AB0E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7"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A96B43" w:rsidRPr="001E7CB9" w14:paraId="788FF4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6A106E3E"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3623DE2"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3AECB62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14F912"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0DA3E788"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3F6048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0188AC1" w14:textId="77777777" w:rsidR="00A96B43" w:rsidRPr="001E7CB9" w:rsidRDefault="00A96B43" w:rsidP="00937F62">
            <w:pPr>
              <w:spacing w:after="0"/>
              <w:rPr>
                <w:rFonts w:ascii="Arial" w:hAnsi="Arial" w:cs="Arial"/>
                <w:lang w:val="en-US"/>
              </w:rPr>
            </w:pPr>
          </w:p>
        </w:tc>
      </w:tr>
      <w:tr w:rsidR="00A96B43" w:rsidRPr="001E7CB9" w14:paraId="2C726EBB"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7"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A96B43" w:rsidRPr="001E7CB9" w14:paraId="4AFDCEFF"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A96B43" w:rsidRPr="001E7CB9" w14:paraId="544C1192"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A96B43" w:rsidRPr="001E7CB9" w14:paraId="3586AE3E"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711F8" w:rsidRPr="001E7CB9" w14:paraId="7C7ACAA6"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7"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6711F8" w:rsidRPr="001E7CB9" w14:paraId="1A2B9487"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0DBD3B64"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9C3330"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16647356"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26A954E1"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4929FCC7"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6AD32B3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22ED845" w14:textId="77777777" w:rsidR="006711F8" w:rsidRPr="001E7CB9" w:rsidRDefault="006711F8" w:rsidP="00937F62">
            <w:pPr>
              <w:spacing w:after="0"/>
              <w:rPr>
                <w:rFonts w:ascii="Arial" w:hAnsi="Arial" w:cs="Arial"/>
                <w:lang w:val="en-US"/>
              </w:rPr>
            </w:pPr>
          </w:p>
        </w:tc>
      </w:tr>
      <w:tr w:rsidR="006711F8" w:rsidRPr="001E7CB9" w14:paraId="057FD38C"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7"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6711F8" w:rsidRPr="001E7CB9" w14:paraId="4C66A50C"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711F8" w:rsidRPr="001E7CB9" w14:paraId="72DD272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7"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6711F8" w:rsidRPr="001E7CB9" w14:paraId="0E39BD6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711F8" w:rsidRPr="001E7CB9" w14:paraId="58C5F260" w14:textId="77777777"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lastRenderedPageBreak/>
              <w:t>17.</w:t>
            </w:r>
            <w:r>
              <w:rPr>
                <w:rFonts w:ascii="Arial" w:hAnsi="Arial" w:cs="Arial"/>
                <w:b/>
                <w:bCs/>
                <w:lang w:val="en-US"/>
              </w:rPr>
              <w:t>46</w:t>
            </w:r>
          </w:p>
        </w:tc>
        <w:tc>
          <w:tcPr>
            <w:tcW w:w="2527"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6711F8" w:rsidRPr="001E7CB9" w14:paraId="25E1F68A" w14:textId="77777777" w:rsidTr="00937F62">
        <w:trPr>
          <w:cantSplit/>
        </w:trPr>
        <w:tc>
          <w:tcPr>
            <w:tcW w:w="974"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AF032C" w:rsidRPr="000472D1" w14:paraId="7153951E"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7"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464011" w:rsidRPr="000472D1" w14:paraId="47DB55D6"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AF032C" w:rsidRPr="000472D1" w14:paraId="34EB8036"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7"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464011" w:rsidRPr="000472D1" w14:paraId="54172FE2"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A2780D"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8E45BCB" w14:textId="77777777" w:rsidR="00464011" w:rsidRDefault="00464011" w:rsidP="0046401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BA2691D"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0A76CCE"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4205EAA3"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80733D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75CF45B" w14:textId="77777777" w:rsidR="00464011" w:rsidRPr="00107C20" w:rsidRDefault="00464011" w:rsidP="004468C0">
            <w:pPr>
              <w:spacing w:after="0"/>
              <w:rPr>
                <w:rFonts w:ascii="Arial" w:hAnsi="Arial" w:cs="Arial"/>
                <w:lang w:val="en-US"/>
              </w:rPr>
            </w:pPr>
          </w:p>
        </w:tc>
      </w:tr>
      <w:tr w:rsidR="00AF032C" w:rsidRPr="000472D1" w14:paraId="26E20CA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7"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464011" w:rsidRPr="000472D1" w14:paraId="4668854D"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490BB410"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107A466"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D3ACE0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3FF78E7"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ACE07F8"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D14649A"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2642191" w14:textId="77777777" w:rsidR="00464011" w:rsidRPr="00107C20" w:rsidRDefault="00464011" w:rsidP="004468C0">
            <w:pPr>
              <w:spacing w:after="0"/>
              <w:rPr>
                <w:rFonts w:ascii="Arial" w:hAnsi="Arial" w:cs="Arial"/>
                <w:lang w:val="en-US"/>
              </w:rPr>
            </w:pPr>
          </w:p>
        </w:tc>
      </w:tr>
      <w:tr w:rsidR="00AF032C" w:rsidRPr="000472D1" w14:paraId="00535779"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7"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464011" w:rsidRPr="000472D1" w14:paraId="03665FC5"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84F7083"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0658F3"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E8F26E9"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34D4A12C"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C37D75F"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54E2ECD" w14:textId="77777777" w:rsidR="00464011" w:rsidRPr="00107C20" w:rsidRDefault="00464011" w:rsidP="004468C0">
            <w:pPr>
              <w:spacing w:after="0"/>
              <w:rPr>
                <w:rFonts w:ascii="Arial" w:hAnsi="Arial" w:cs="Arial"/>
                <w:lang w:val="en-US"/>
              </w:rPr>
            </w:pPr>
          </w:p>
        </w:tc>
      </w:tr>
      <w:tr w:rsidR="00B974A4" w:rsidRPr="000472D1" w14:paraId="7BC6B57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7"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464011" w:rsidRPr="000472D1" w14:paraId="5186CA8C"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B974A4" w:rsidRPr="000472D1" w14:paraId="40920954" w14:textId="77777777"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7"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464011" w:rsidRPr="000472D1" w14:paraId="400CE44B"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EE0EA1" w:rsidRPr="000472D1" w14:paraId="09699794" w14:textId="77777777" w:rsidTr="00EE0E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7"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EE0EA1" w:rsidRPr="000472D1" w14:paraId="7B7783B7"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32E8BA38" w14:textId="77777777" w:rsidR="00EE0EA1" w:rsidRPr="00107C20" w:rsidRDefault="00EE0EA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53CCBB0" w14:textId="77777777" w:rsidR="00EE0EA1" w:rsidRPr="00B974A4" w:rsidRDefault="00EE0EA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285EF482" w14:textId="77777777"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DD6E356" w14:textId="77777777"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7DC385B" w14:textId="77777777"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66AB3ED" w14:textId="77777777"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6858620" w14:textId="77777777" w:rsidR="00EE0EA1" w:rsidRPr="00107C20" w:rsidRDefault="00EE0EA1" w:rsidP="004468C0">
            <w:pPr>
              <w:spacing w:after="0"/>
              <w:rPr>
                <w:rFonts w:ascii="Arial" w:hAnsi="Arial" w:cs="Arial"/>
                <w:lang w:val="en-US"/>
              </w:rPr>
            </w:pPr>
          </w:p>
        </w:tc>
      </w:tr>
      <w:tr w:rsidR="007E7353" w:rsidRPr="000472D1" w14:paraId="3FB82D25" w14:textId="77777777" w:rsidTr="007E735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lastRenderedPageBreak/>
              <w:t>17.54</w:t>
            </w:r>
          </w:p>
        </w:tc>
        <w:tc>
          <w:tcPr>
            <w:tcW w:w="2527"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7E7353" w:rsidRPr="000472D1" w14:paraId="17052E2E" w14:textId="77777777" w:rsidTr="004468C0">
        <w:trPr>
          <w:cantSplit/>
        </w:trPr>
        <w:tc>
          <w:tcPr>
            <w:tcW w:w="974"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464011" w:rsidRPr="000472D1" w14:paraId="6731CF97" w14:textId="77777777" w:rsidTr="00C32169">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[eSEAL]</w:t>
            </w:r>
          </w:p>
        </w:tc>
        <w:tc>
          <w:tcPr>
            <w:tcW w:w="886"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77413E" w:rsidRPr="000472D1" w14:paraId="4435EF80" w14:textId="77777777" w:rsidTr="00AC7E01">
        <w:trPr>
          <w:cantSplit/>
        </w:trPr>
        <w:tc>
          <w:tcPr>
            <w:tcW w:w="974" w:type="dxa"/>
            <w:tcBorders>
              <w:top w:val="single" w:sz="4" w:space="0" w:color="auto"/>
              <w:left w:val="single" w:sz="18" w:space="0" w:color="auto"/>
              <w:bottom w:val="single" w:sz="4" w:space="0" w:color="auto"/>
            </w:tcBorders>
            <w:shd w:val="clear" w:color="auto" w:fill="auto"/>
          </w:tcPr>
          <w:p w14:paraId="3C9F3C52" w14:textId="77777777" w:rsidR="0077413E" w:rsidRPr="00107C20" w:rsidRDefault="0077413E" w:rsidP="00AC7E0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D9F2DA" w14:textId="77777777" w:rsidR="0077413E" w:rsidRPr="00B974A4" w:rsidRDefault="0077413E" w:rsidP="00AC7E0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B465F9A" w14:textId="77777777" w:rsidR="0077413E" w:rsidRPr="00107C20" w:rsidRDefault="0077413E" w:rsidP="00AC7E0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5CE5894" w14:textId="77777777" w:rsidR="0077413E" w:rsidRPr="00107C20" w:rsidRDefault="0077413E" w:rsidP="00AC7E0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8292A78" w14:textId="77777777" w:rsidR="0077413E" w:rsidRPr="00107C20" w:rsidRDefault="0077413E" w:rsidP="00AC7E0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E4EE515" w14:textId="77777777" w:rsidR="0077413E" w:rsidRPr="00107C20" w:rsidRDefault="0077413E"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3B725E8" w14:textId="77777777" w:rsidR="0077413E" w:rsidRPr="00107C20" w:rsidRDefault="0077413E" w:rsidP="00AC7E01">
            <w:pPr>
              <w:spacing w:after="0"/>
              <w:rPr>
                <w:rFonts w:ascii="Arial" w:hAnsi="Arial" w:cs="Arial"/>
                <w:lang w:val="en-US"/>
              </w:rPr>
            </w:pPr>
          </w:p>
        </w:tc>
      </w:tr>
      <w:tr w:rsidR="0077413E" w:rsidRPr="000472D1" w14:paraId="4A70A063" w14:textId="77777777" w:rsidTr="00AC7E0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AC7E01">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AC7E01">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AC7E0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AC7E0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AC7E0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AC7E01">
            <w:pPr>
              <w:spacing w:after="0"/>
              <w:rPr>
                <w:rFonts w:ascii="Arial" w:hAnsi="Arial" w:cs="Arial"/>
                <w:lang w:val="en-US"/>
              </w:rPr>
            </w:pPr>
          </w:p>
        </w:tc>
      </w:tr>
      <w:tr w:rsidR="0077413E" w:rsidRPr="000472D1" w14:paraId="71D29526" w14:textId="77777777" w:rsidTr="00AC7E01">
        <w:trPr>
          <w:cantSplit/>
        </w:trPr>
        <w:tc>
          <w:tcPr>
            <w:tcW w:w="974"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AC7E0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77413E" w:rsidRPr="00107C20" w:rsidRDefault="0077413E" w:rsidP="00AC7E0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3AA7DE3E" w14:textId="77777777" w:rsidR="0077413E" w:rsidRPr="00107C20" w:rsidRDefault="0077413E" w:rsidP="00AC7E0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505B5C2" w14:textId="77777777" w:rsidR="0077413E" w:rsidRPr="00107C20" w:rsidRDefault="0077413E" w:rsidP="00AC7E0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571AA705" w14:textId="77777777" w:rsidR="0077413E" w:rsidRPr="00107C20" w:rsidRDefault="0077413E" w:rsidP="00AC7E0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48658F6" w14:textId="77777777" w:rsidR="0077413E" w:rsidRPr="00107C20" w:rsidRDefault="0077413E"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210FAFA8" w14:textId="77777777" w:rsidR="0077413E" w:rsidRPr="00107C20" w:rsidRDefault="0077413E" w:rsidP="00AC7E01">
            <w:pPr>
              <w:spacing w:after="0"/>
              <w:rPr>
                <w:rFonts w:ascii="Arial" w:hAnsi="Arial" w:cs="Arial"/>
                <w:lang w:val="en-US"/>
              </w:rPr>
            </w:pPr>
          </w:p>
        </w:tc>
      </w:tr>
      <w:tr w:rsidR="007C5D4D" w:rsidRPr="000472D1" w14:paraId="28425215" w14:textId="77777777" w:rsidTr="00AC7E0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AC7E01">
            <w:pPr>
              <w:spacing w:after="0"/>
              <w:rPr>
                <w:rFonts w:ascii="Arial" w:hAnsi="Arial" w:cs="Arial"/>
                <w:b/>
                <w:bCs/>
                <w:lang w:val="en-US"/>
              </w:rPr>
            </w:pPr>
            <w:r>
              <w:rPr>
                <w:rFonts w:ascii="Arial" w:hAnsi="Arial" w:cs="Arial"/>
                <w:b/>
                <w:bCs/>
                <w:lang w:val="en-US"/>
              </w:rPr>
              <w:t>17.57</w:t>
            </w:r>
          </w:p>
        </w:tc>
        <w:tc>
          <w:tcPr>
            <w:tcW w:w="2527"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AC7E01">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86"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AC7E0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AC7E0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AC7E0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AC7E01">
            <w:pPr>
              <w:spacing w:after="0"/>
              <w:rPr>
                <w:rFonts w:ascii="Arial" w:hAnsi="Arial" w:cs="Arial"/>
                <w:lang w:val="en-US"/>
              </w:rPr>
            </w:pPr>
          </w:p>
        </w:tc>
      </w:tr>
      <w:tr w:rsidR="007C5D4D" w:rsidRPr="000472D1" w14:paraId="05C26D79" w14:textId="77777777" w:rsidTr="00AC7E01">
        <w:trPr>
          <w:cantSplit/>
        </w:trPr>
        <w:tc>
          <w:tcPr>
            <w:tcW w:w="974" w:type="dxa"/>
            <w:tcBorders>
              <w:top w:val="single" w:sz="4" w:space="0" w:color="auto"/>
              <w:left w:val="single" w:sz="18" w:space="0" w:color="auto"/>
              <w:bottom w:val="single" w:sz="4" w:space="0" w:color="auto"/>
            </w:tcBorders>
            <w:shd w:val="clear" w:color="auto" w:fill="auto"/>
          </w:tcPr>
          <w:p w14:paraId="1353CA12" w14:textId="77777777" w:rsidR="007C5D4D" w:rsidRPr="0077413E" w:rsidRDefault="007C5D4D" w:rsidP="00AC7E0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07BD13C" w14:textId="77777777" w:rsidR="007C5D4D" w:rsidRPr="00107C20" w:rsidRDefault="007C5D4D" w:rsidP="00AC7E0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916A337" w14:textId="77777777" w:rsidR="007C5D4D" w:rsidRPr="00107C20" w:rsidRDefault="007C5D4D" w:rsidP="00AC7E0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74806C90" w14:textId="77777777" w:rsidR="007C5D4D" w:rsidRPr="00107C20" w:rsidRDefault="007C5D4D" w:rsidP="00AC7E0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7DD1CC9D" w14:textId="77777777" w:rsidR="007C5D4D" w:rsidRPr="00107C20" w:rsidRDefault="007C5D4D" w:rsidP="00AC7E0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74A3B06C" w14:textId="77777777" w:rsidR="007C5D4D" w:rsidRPr="00107C20" w:rsidRDefault="007C5D4D"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46B41625" w14:textId="77777777" w:rsidR="007C5D4D" w:rsidRPr="00107C20" w:rsidRDefault="007C5D4D" w:rsidP="00AC7E01">
            <w:pPr>
              <w:spacing w:after="0"/>
              <w:rPr>
                <w:rFonts w:ascii="Arial" w:hAnsi="Arial" w:cs="Arial"/>
                <w:lang w:val="en-US"/>
              </w:rPr>
            </w:pPr>
          </w:p>
        </w:tc>
      </w:tr>
      <w:tr w:rsidR="007C5D4D" w:rsidRPr="000472D1" w14:paraId="580A2267" w14:textId="77777777" w:rsidTr="00AC7E0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AC7E01">
            <w:pPr>
              <w:spacing w:after="0"/>
              <w:rPr>
                <w:rFonts w:ascii="Arial" w:hAnsi="Arial" w:cs="Arial"/>
                <w:b/>
                <w:bCs/>
                <w:lang w:val="en-US"/>
              </w:rPr>
            </w:pPr>
            <w:r>
              <w:rPr>
                <w:rFonts w:ascii="Arial" w:hAnsi="Arial" w:cs="Arial"/>
                <w:b/>
                <w:bCs/>
                <w:lang w:val="en-US"/>
              </w:rPr>
              <w:t>17.58</w:t>
            </w:r>
          </w:p>
        </w:tc>
        <w:tc>
          <w:tcPr>
            <w:tcW w:w="2527"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AC7E01">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AC7E0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AC7E0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AC7E0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AC7E01">
            <w:pPr>
              <w:spacing w:after="0"/>
              <w:rPr>
                <w:rFonts w:ascii="Arial" w:hAnsi="Arial" w:cs="Arial"/>
                <w:lang w:val="en-US"/>
              </w:rPr>
            </w:pPr>
          </w:p>
        </w:tc>
      </w:tr>
      <w:tr w:rsidR="007C5D4D" w:rsidRPr="000472D1" w14:paraId="15A3C070" w14:textId="77777777" w:rsidTr="00AC7E01">
        <w:trPr>
          <w:cantSplit/>
        </w:trPr>
        <w:tc>
          <w:tcPr>
            <w:tcW w:w="974"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AC7E0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7C5D4D" w:rsidRPr="00107C20" w:rsidRDefault="007C5D4D" w:rsidP="00AC7E0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1059C5FE" w14:textId="77777777" w:rsidR="007C5D4D" w:rsidRPr="00107C20" w:rsidRDefault="007C5D4D" w:rsidP="00AC7E0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5F0D67A1" w14:textId="77777777" w:rsidR="007C5D4D" w:rsidRPr="00107C20" w:rsidRDefault="007C5D4D" w:rsidP="00AC7E0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204D7AD5" w14:textId="77777777" w:rsidR="007C5D4D" w:rsidRPr="00107C20" w:rsidRDefault="007C5D4D" w:rsidP="00AC7E0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576E1412" w14:textId="77777777" w:rsidR="007C5D4D" w:rsidRPr="00107C20" w:rsidRDefault="007C5D4D"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3504D673" w14:textId="77777777" w:rsidR="007C5D4D" w:rsidRPr="00107C20" w:rsidRDefault="007C5D4D" w:rsidP="00AC7E01">
            <w:pPr>
              <w:spacing w:after="0"/>
              <w:rPr>
                <w:rFonts w:ascii="Arial" w:hAnsi="Arial" w:cs="Arial"/>
                <w:lang w:val="en-US"/>
              </w:rPr>
            </w:pPr>
          </w:p>
        </w:tc>
      </w:tr>
      <w:tr w:rsidR="007C5D4D" w:rsidRPr="000472D1" w14:paraId="72783D18" w14:textId="77777777" w:rsidTr="00AC7E0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AC7E01">
            <w:pPr>
              <w:spacing w:after="0"/>
              <w:rPr>
                <w:rFonts w:ascii="Arial" w:hAnsi="Arial" w:cs="Arial"/>
                <w:b/>
                <w:bCs/>
                <w:lang w:val="en-US"/>
              </w:rPr>
            </w:pPr>
            <w:r>
              <w:rPr>
                <w:rFonts w:ascii="Arial" w:hAnsi="Arial" w:cs="Arial"/>
                <w:b/>
                <w:bCs/>
                <w:lang w:val="en-US"/>
              </w:rPr>
              <w:t>17.59</w:t>
            </w:r>
          </w:p>
        </w:tc>
        <w:tc>
          <w:tcPr>
            <w:tcW w:w="2527"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AC7E01">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AC7E0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AC7E0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AC7E0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AC7E01">
            <w:pPr>
              <w:spacing w:after="0"/>
              <w:rPr>
                <w:rFonts w:ascii="Arial" w:hAnsi="Arial" w:cs="Arial"/>
                <w:lang w:val="en-US"/>
              </w:rPr>
            </w:pPr>
          </w:p>
        </w:tc>
      </w:tr>
      <w:tr w:rsidR="007C5D4D" w:rsidRPr="000472D1" w14:paraId="5893F080" w14:textId="77777777" w:rsidTr="00AC7E01">
        <w:trPr>
          <w:cantSplit/>
        </w:trPr>
        <w:tc>
          <w:tcPr>
            <w:tcW w:w="974" w:type="dxa"/>
            <w:tcBorders>
              <w:top w:val="single" w:sz="4" w:space="0" w:color="auto"/>
              <w:left w:val="single" w:sz="18" w:space="0" w:color="auto"/>
              <w:bottom w:val="single" w:sz="4" w:space="0" w:color="auto"/>
            </w:tcBorders>
            <w:shd w:val="clear" w:color="auto" w:fill="auto"/>
          </w:tcPr>
          <w:p w14:paraId="09CCC6B8" w14:textId="77777777" w:rsidR="007C5D4D" w:rsidRPr="0077413E" w:rsidRDefault="007C5D4D" w:rsidP="00AC7E0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FF04435" w14:textId="77777777" w:rsidR="007C5D4D" w:rsidRPr="00107C20" w:rsidRDefault="007C5D4D" w:rsidP="00AC7E0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0F75640C" w14:textId="77777777" w:rsidR="007C5D4D" w:rsidRPr="00107C20" w:rsidRDefault="007C5D4D" w:rsidP="00AC7E0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258BDC14" w14:textId="77777777" w:rsidR="007C5D4D" w:rsidRPr="00107C20" w:rsidRDefault="007C5D4D" w:rsidP="00AC7E0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186BC31" w14:textId="77777777" w:rsidR="007C5D4D" w:rsidRPr="00107C20" w:rsidRDefault="007C5D4D" w:rsidP="00AC7E0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28EE5DDF" w14:textId="77777777" w:rsidR="007C5D4D" w:rsidRPr="00107C20" w:rsidRDefault="007C5D4D"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5B940515" w14:textId="77777777" w:rsidR="007C5D4D" w:rsidRPr="00107C20" w:rsidRDefault="007C5D4D" w:rsidP="00AC7E01">
            <w:pPr>
              <w:spacing w:after="0"/>
              <w:rPr>
                <w:rFonts w:ascii="Arial" w:hAnsi="Arial" w:cs="Arial"/>
                <w:lang w:val="en-US"/>
              </w:rPr>
            </w:pPr>
          </w:p>
        </w:tc>
      </w:tr>
      <w:tr w:rsidR="00997251" w:rsidRPr="000472D1" w14:paraId="4BB1F743" w14:textId="77777777" w:rsidTr="00AC7E0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4E74F90" w14:textId="233AE51A" w:rsidR="00997251" w:rsidRPr="00107C20" w:rsidRDefault="00997251" w:rsidP="00AC7E01">
            <w:pPr>
              <w:spacing w:after="0"/>
              <w:rPr>
                <w:rFonts w:ascii="Arial" w:hAnsi="Arial" w:cs="Arial"/>
                <w:b/>
                <w:bCs/>
                <w:lang w:val="en-US"/>
              </w:rPr>
            </w:pPr>
            <w:r>
              <w:rPr>
                <w:rFonts w:ascii="Arial" w:hAnsi="Arial" w:cs="Arial"/>
                <w:b/>
                <w:bCs/>
                <w:lang w:val="en-US"/>
              </w:rPr>
              <w:t>17.60</w:t>
            </w:r>
          </w:p>
        </w:tc>
        <w:tc>
          <w:tcPr>
            <w:tcW w:w="2527" w:type="dxa"/>
            <w:tcBorders>
              <w:top w:val="single" w:sz="4" w:space="0" w:color="auto"/>
              <w:bottom w:val="single" w:sz="4" w:space="0" w:color="auto"/>
            </w:tcBorders>
            <w:shd w:val="clear" w:color="auto" w:fill="FDE9D9" w:themeFill="accent6" w:themeFillTint="33"/>
          </w:tcPr>
          <w:p w14:paraId="78E42678" w14:textId="1766A438" w:rsidR="00997251" w:rsidRPr="00107C20" w:rsidRDefault="00997251" w:rsidP="00AC7E01">
            <w:pPr>
              <w:spacing w:after="0"/>
              <w:rPr>
                <w:rFonts w:ascii="Arial" w:hAnsi="Arial" w:cs="Arial"/>
                <w:b/>
                <w:bCs/>
                <w:lang w:val="en-US"/>
              </w:rPr>
            </w:pPr>
            <w:r w:rsidRPr="00997251">
              <w:rPr>
                <w:rFonts w:ascii="Arial" w:hAnsi="Arial" w:cs="Arial"/>
                <w:b/>
                <w:bCs/>
                <w:lang w:val="en-US"/>
              </w:rPr>
              <w:t>Any other Rel-17 Work item or Study item</w:t>
            </w:r>
          </w:p>
        </w:tc>
        <w:tc>
          <w:tcPr>
            <w:tcW w:w="886"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AC7E0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AC7E01">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AC7E0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AC7E01">
            <w:pPr>
              <w:spacing w:after="0"/>
              <w:rPr>
                <w:rFonts w:ascii="Arial" w:hAnsi="Arial" w:cs="Arial"/>
                <w:lang w:val="en-US"/>
              </w:rPr>
            </w:pPr>
          </w:p>
        </w:tc>
      </w:tr>
      <w:tr w:rsidR="00997251" w:rsidRPr="000472D1" w14:paraId="0B8DEE2A" w14:textId="77777777" w:rsidTr="00AC7E01">
        <w:trPr>
          <w:cantSplit/>
        </w:trPr>
        <w:tc>
          <w:tcPr>
            <w:tcW w:w="974" w:type="dxa"/>
            <w:tcBorders>
              <w:top w:val="single" w:sz="4" w:space="0" w:color="auto"/>
              <w:left w:val="single" w:sz="18" w:space="0" w:color="auto"/>
              <w:bottom w:val="single" w:sz="4" w:space="0" w:color="auto"/>
            </w:tcBorders>
            <w:shd w:val="clear" w:color="auto" w:fill="auto"/>
          </w:tcPr>
          <w:p w14:paraId="056790F2" w14:textId="77777777" w:rsidR="00997251" w:rsidRPr="0077413E" w:rsidRDefault="00997251" w:rsidP="00AC7E01">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13051F4" w14:textId="77777777" w:rsidR="00997251" w:rsidRPr="00107C20" w:rsidRDefault="00997251" w:rsidP="00AC7E0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65C4E6C3" w14:textId="77777777" w:rsidR="00997251" w:rsidRPr="00107C20" w:rsidRDefault="00997251" w:rsidP="00AC7E01">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4DD5C10C" w14:textId="77777777" w:rsidR="00997251" w:rsidRPr="00107C20" w:rsidRDefault="00997251" w:rsidP="00AC7E01">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1C5BCD04" w14:textId="77777777" w:rsidR="00997251" w:rsidRPr="00107C20" w:rsidRDefault="00997251" w:rsidP="00AC7E01">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08D4DC43" w14:textId="77777777" w:rsidR="00997251" w:rsidRPr="00107C20" w:rsidRDefault="00997251" w:rsidP="00AC7E0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6912A697" w14:textId="77777777" w:rsidR="00997251" w:rsidRPr="00107C20" w:rsidRDefault="00997251" w:rsidP="00AC7E01">
            <w:pPr>
              <w:spacing w:after="0"/>
              <w:rPr>
                <w:rFonts w:ascii="Arial" w:hAnsi="Arial" w:cs="Arial"/>
                <w:lang w:val="en-US"/>
              </w:rPr>
            </w:pPr>
          </w:p>
        </w:tc>
      </w:tr>
      <w:tr w:rsidR="00464011" w:rsidRPr="000472D1" w14:paraId="51737C44" w14:textId="77777777" w:rsidTr="00C32169">
        <w:trPr>
          <w:cantSplit/>
        </w:trPr>
        <w:tc>
          <w:tcPr>
            <w:tcW w:w="974" w:type="dxa"/>
            <w:tcBorders>
              <w:top w:val="single" w:sz="4" w:space="0" w:color="auto"/>
              <w:left w:val="single" w:sz="18" w:space="0" w:color="auto"/>
              <w:bottom w:val="single" w:sz="4" w:space="0" w:color="auto"/>
            </w:tcBorders>
            <w:shd w:val="clear" w:color="auto" w:fill="auto"/>
          </w:tcPr>
          <w:p w14:paraId="7CF5D2EE" w14:textId="77777777" w:rsidR="00464011" w:rsidRPr="0077413E" w:rsidRDefault="00464011" w:rsidP="00C3216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A9F70F" w14:textId="2DA75BF7" w:rsidR="00464011" w:rsidRPr="00107C20" w:rsidRDefault="00464011" w:rsidP="00C3216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14:paraId="7C77EB5D" w14:textId="77777777" w:rsidR="00464011" w:rsidRPr="00107C20" w:rsidRDefault="00464011" w:rsidP="00C32169">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14:paraId="1F8D44CD" w14:textId="77777777" w:rsidR="00464011" w:rsidRPr="00107C20" w:rsidRDefault="00464011" w:rsidP="00C32169">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14:paraId="09952340" w14:textId="77777777" w:rsidR="00464011" w:rsidRPr="00107C20" w:rsidRDefault="00464011" w:rsidP="00C32169">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14:paraId="3975F942" w14:textId="77777777" w:rsidR="00464011" w:rsidRPr="00107C20" w:rsidRDefault="00464011" w:rsidP="00C3216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7DE83CDA" w14:textId="77777777" w:rsidR="00464011" w:rsidRPr="00107C20" w:rsidRDefault="00464011" w:rsidP="00C32169">
            <w:pPr>
              <w:spacing w:after="0"/>
              <w:rPr>
                <w:rFonts w:ascii="Arial" w:hAnsi="Arial" w:cs="Arial"/>
                <w:lang w:val="en-US"/>
              </w:rPr>
            </w:pPr>
          </w:p>
        </w:tc>
      </w:tr>
      <w:tr w:rsidR="00D4121D" w:rsidRPr="000472D1" w14:paraId="4A6ACBC0"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56732D5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B9E7CDB"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14:paraId="2A289DC6"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733981F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003B635B"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15F5B53"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423F3AA6"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14:paraId="385F8629"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14:paraId="209931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30161DD7"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5B839673"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622F8F58"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14:paraId="28ACBF09" w14:textId="77777777" w:rsidTr="004838D5">
        <w:trPr>
          <w:cantSplit/>
        </w:trPr>
        <w:tc>
          <w:tcPr>
            <w:tcW w:w="974" w:type="dxa"/>
            <w:tcBorders>
              <w:top w:val="single" w:sz="4" w:space="0" w:color="auto"/>
              <w:left w:val="single" w:sz="18" w:space="0" w:color="auto"/>
              <w:bottom w:val="single" w:sz="4" w:space="0" w:color="auto"/>
            </w:tcBorders>
          </w:tcPr>
          <w:p w14:paraId="43AAB22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tcPr>
          <w:p w14:paraId="086EC09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14:paraId="1BE009E0"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14:paraId="7CE78ABF"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tcPr>
          <w:p w14:paraId="59C2C050"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14:paraId="1F58B1E1" w14:textId="77777777" w:rsidR="00A32D22" w:rsidRPr="00107C20" w:rsidRDefault="00A32D22" w:rsidP="002A3262">
            <w:pPr>
              <w:spacing w:after="0"/>
              <w:rPr>
                <w:rFonts w:ascii="Arial" w:hAnsi="Arial" w:cs="Arial"/>
                <w:lang w:val="en-US"/>
              </w:rPr>
            </w:pPr>
          </w:p>
        </w:tc>
      </w:tr>
      <w:tr w:rsidR="00A32D22" w:rsidRPr="000472D1" w14:paraId="7AE96C93"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14:paraId="26ED4F21"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7901632D"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14:paraId="4546B7E9"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14:paraId="450A3F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14:paraId="1F179F0B" w14:textId="7777777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A32D22" w:rsidRPr="00107C20" w:rsidRDefault="00A32D22" w:rsidP="001171F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A32D22" w:rsidRPr="00107C20" w:rsidRDefault="00A32D22" w:rsidP="001171FB">
            <w:pPr>
              <w:spacing w:after="0"/>
              <w:rPr>
                <w:rFonts w:ascii="Arial" w:hAnsi="Arial" w:cs="Arial"/>
                <w:color w:val="FF0000"/>
                <w:lang w:val="en-US"/>
              </w:rPr>
            </w:pPr>
          </w:p>
        </w:tc>
      </w:tr>
      <w:tr w:rsidR="00A32D22" w:rsidRPr="000472D1" w14:paraId="5C1E311C"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83D3605"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14:paraId="4AE74998"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25FF271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488C1D4F"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24D4C1F"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2A6E14BC"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14:paraId="259C1BF7" w14:textId="77777777"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14:paraId="0D4EDD96" w14:textId="77777777"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259771E0" w14:textId="77777777"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3DF8628F" w14:textId="77777777"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7CE9ED06" w14:textId="77777777"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14:paraId="353700A8" w14:textId="77777777"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14:paraId="1A210214" w14:textId="77777777" w:rsidR="00A32D22" w:rsidRPr="00107C20" w:rsidRDefault="00A32D22" w:rsidP="006B5C0F">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7F5972F5" w14:textId="77777777" w:rsidR="00A32D22" w:rsidRPr="00107C20" w:rsidRDefault="00A32D22" w:rsidP="001171FB">
            <w:pPr>
              <w:spacing w:after="0"/>
              <w:rPr>
                <w:rFonts w:ascii="Arial" w:hAnsi="Arial" w:cs="Arial"/>
                <w:lang w:val="en-US"/>
              </w:rPr>
            </w:pPr>
          </w:p>
        </w:tc>
      </w:tr>
      <w:tr w:rsidR="00D4121D" w:rsidRPr="000472D1" w14:paraId="49F12DCE"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70E9890D"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4A3BAC0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14:paraId="6E42C554"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12992A58"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18FA2B24"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5055CE42"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06D68D13" w14:textId="77777777"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14:paraId="0E5A7086" w14:textId="77777777"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5C5D8D8" w14:textId="3C5DC973"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w:t>
            </w:r>
            <w:r w:rsidR="008D0514">
              <w:rPr>
                <w:rFonts w:ascii="Arial" w:hAnsi="Arial" w:cs="Arial"/>
                <w:b/>
                <w:bCs/>
                <w:lang w:val="en-US"/>
              </w:rPr>
              <w:t xml:space="preserve"> </w:t>
            </w:r>
            <w:r w:rsidRPr="00107C20">
              <w:rPr>
                <w:rFonts w:ascii="Arial" w:hAnsi="Arial" w:cs="Arial"/>
                <w:b/>
                <w:bCs/>
                <w:lang w:val="en-US"/>
              </w:rPr>
              <w:t>officials</w:t>
            </w:r>
          </w:p>
        </w:tc>
        <w:tc>
          <w:tcPr>
            <w:tcW w:w="886" w:type="dxa"/>
            <w:tcBorders>
              <w:top w:val="single" w:sz="18" w:space="0" w:color="auto"/>
              <w:bottom w:val="single" w:sz="4" w:space="0" w:color="auto"/>
            </w:tcBorders>
            <w:shd w:val="clear" w:color="auto" w:fill="FDE9D9" w:themeFill="accent6" w:themeFillTint="33"/>
          </w:tcPr>
          <w:p w14:paraId="321C8BF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14:paraId="0C327719" w14:textId="77777777"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14:paraId="070FB0EF"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14:paraId="000372C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A32D22" w:rsidRPr="00107C20" w:rsidRDefault="00A32D22" w:rsidP="002A3262">
            <w:pPr>
              <w:spacing w:after="0"/>
              <w:rPr>
                <w:rFonts w:ascii="Arial" w:hAnsi="Arial" w:cs="Arial"/>
                <w:color w:val="FF0000"/>
                <w:lang w:val="en-US"/>
              </w:rPr>
            </w:pPr>
          </w:p>
        </w:tc>
      </w:tr>
      <w:tr w:rsidR="00A32D22" w:rsidRPr="000472D1" w14:paraId="7002CEE4" w14:textId="77777777" w:rsidTr="004838D5">
        <w:trPr>
          <w:cantSplit/>
        </w:trPr>
        <w:tc>
          <w:tcPr>
            <w:tcW w:w="974" w:type="dxa"/>
            <w:tcBorders>
              <w:top w:val="single" w:sz="4" w:space="0" w:color="auto"/>
              <w:left w:val="single" w:sz="18" w:space="0" w:color="auto"/>
              <w:bottom w:val="single" w:sz="4" w:space="0" w:color="auto"/>
            </w:tcBorders>
          </w:tcPr>
          <w:p w14:paraId="3E9B72E0"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92C151"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50F42F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5884E4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1930BAA3"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7D74D0C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057B8DFD" w14:textId="77777777" w:rsidR="00A32D22" w:rsidRPr="00107C20" w:rsidRDefault="00A32D22" w:rsidP="002A3262">
            <w:pPr>
              <w:spacing w:after="0"/>
              <w:rPr>
                <w:rFonts w:ascii="Arial" w:hAnsi="Arial" w:cs="Arial"/>
                <w:color w:val="FF0000"/>
                <w:lang w:val="en-US"/>
              </w:rPr>
            </w:pPr>
          </w:p>
        </w:tc>
      </w:tr>
      <w:tr w:rsidR="00A32D22" w:rsidRPr="000472D1" w14:paraId="3C01DD36" w14:textId="77777777" w:rsidTr="004838D5">
        <w:trPr>
          <w:cantSplit/>
        </w:trPr>
        <w:tc>
          <w:tcPr>
            <w:tcW w:w="974" w:type="dxa"/>
            <w:tcBorders>
              <w:top w:val="single" w:sz="4" w:space="0" w:color="auto"/>
              <w:left w:val="single" w:sz="18" w:space="0" w:color="auto"/>
              <w:bottom w:val="single" w:sz="4" w:space="0" w:color="auto"/>
            </w:tcBorders>
          </w:tcPr>
          <w:p w14:paraId="36C7F292"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B19AB0"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4B882F00"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427FDD6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3E5DA06B"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28E0073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35814A08" w14:textId="77777777" w:rsidR="00A32D22" w:rsidRPr="00107C20" w:rsidRDefault="00A32D22" w:rsidP="002A3262">
            <w:pPr>
              <w:spacing w:after="0"/>
              <w:rPr>
                <w:rFonts w:ascii="Arial" w:hAnsi="Arial" w:cs="Arial"/>
                <w:color w:val="FF0000"/>
                <w:lang w:val="en-US"/>
              </w:rPr>
            </w:pPr>
          </w:p>
        </w:tc>
      </w:tr>
      <w:tr w:rsidR="00A32D22" w:rsidRPr="000472D1" w14:paraId="1301683F"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2E90455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14:paraId="6FC0396C"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14:paraId="3C67CDE2"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7552356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6DD8D776"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32CEB8B0"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3F90044A" w14:textId="77777777" w:rsidR="00A32D22" w:rsidRPr="00107C20" w:rsidRDefault="00A32D22" w:rsidP="002A3262">
            <w:pPr>
              <w:spacing w:after="0"/>
              <w:rPr>
                <w:rFonts w:ascii="Arial" w:hAnsi="Arial" w:cs="Arial"/>
                <w:color w:val="FF0000"/>
                <w:lang w:val="en-US"/>
              </w:rPr>
            </w:pPr>
          </w:p>
        </w:tc>
      </w:tr>
      <w:tr w:rsidR="00A32D22" w:rsidRPr="000472D1" w14:paraId="73466545" w14:textId="77777777" w:rsidTr="004838D5">
        <w:trPr>
          <w:cantSplit/>
        </w:trPr>
        <w:tc>
          <w:tcPr>
            <w:tcW w:w="974" w:type="dxa"/>
            <w:tcBorders>
              <w:top w:val="nil"/>
              <w:left w:val="single" w:sz="18" w:space="0" w:color="auto"/>
              <w:bottom w:val="single" w:sz="4" w:space="0" w:color="auto"/>
            </w:tcBorders>
          </w:tcPr>
          <w:p w14:paraId="3808F8CD"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176274B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37258314"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352258E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01B87593"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1C8346F8" w14:textId="77777777" w:rsidR="00A32D22" w:rsidRPr="00107C20" w:rsidRDefault="00A32D22" w:rsidP="002A3262">
            <w:pPr>
              <w:spacing w:after="0"/>
              <w:rPr>
                <w:rFonts w:ascii="Arial" w:hAnsi="Arial" w:cs="Arial"/>
                <w:color w:val="FF0000"/>
                <w:lang w:val="en-US"/>
              </w:rPr>
            </w:pPr>
          </w:p>
        </w:tc>
      </w:tr>
      <w:tr w:rsidR="00B4165A" w:rsidRPr="000472D1" w14:paraId="21700234"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EA7FC5A" w14:textId="77777777" w:rsidR="00B4165A" w:rsidRPr="00107C20" w:rsidRDefault="00B4165A" w:rsidP="00B4165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527" w:type="dxa"/>
            <w:tcBorders>
              <w:bottom w:val="single" w:sz="4" w:space="0" w:color="auto"/>
            </w:tcBorders>
            <w:shd w:val="clear" w:color="auto" w:fill="FDE9D9" w:themeFill="accent6" w:themeFillTint="33"/>
          </w:tcPr>
          <w:p w14:paraId="3D89054D" w14:textId="77777777"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14:paraId="4C9D3782" w14:textId="77777777" w:rsidR="00B4165A" w:rsidRPr="00107C20" w:rsidRDefault="00B4165A" w:rsidP="004468C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46675C94"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6577841" w14:textId="77777777" w:rsidR="00B4165A" w:rsidRPr="00107C20" w:rsidRDefault="00B4165A" w:rsidP="004468C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64AD0AF6" w14:textId="77777777" w:rsidR="00B4165A" w:rsidRPr="00107C20" w:rsidRDefault="00B4165A" w:rsidP="004468C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D8A65CB" w14:textId="77777777"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14:paraId="188962CC" w14:textId="77777777" w:rsidTr="004838D5">
        <w:trPr>
          <w:cantSplit/>
        </w:trPr>
        <w:tc>
          <w:tcPr>
            <w:tcW w:w="974" w:type="dxa"/>
            <w:tcBorders>
              <w:top w:val="single" w:sz="4" w:space="0" w:color="auto"/>
              <w:left w:val="single" w:sz="18" w:space="0" w:color="auto"/>
              <w:bottom w:val="single" w:sz="4" w:space="0" w:color="auto"/>
            </w:tcBorders>
          </w:tcPr>
          <w:p w14:paraId="6111361E" w14:textId="77777777" w:rsidR="00B4165A" w:rsidRPr="00107C20" w:rsidRDefault="00B4165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B4165A" w:rsidRPr="00107C20" w:rsidRDefault="00B4165A"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3AD8CBF6" w14:textId="77777777" w:rsidR="00B4165A" w:rsidRPr="00107C20" w:rsidRDefault="00B4165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2A155F6E" w14:textId="77777777" w:rsidR="00B4165A" w:rsidRPr="00107C20" w:rsidRDefault="00B4165A" w:rsidP="004468C0">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10FAC83E" w14:textId="77777777" w:rsidR="00B4165A" w:rsidRPr="00107C20" w:rsidRDefault="00B4165A" w:rsidP="004468C0">
            <w:pPr>
              <w:spacing w:after="0"/>
              <w:rPr>
                <w:rFonts w:ascii="Arial" w:hAnsi="Arial" w:cs="Arial"/>
                <w:color w:val="000000"/>
                <w:lang w:val="en-US"/>
              </w:rPr>
            </w:pPr>
          </w:p>
        </w:tc>
        <w:tc>
          <w:tcPr>
            <w:tcW w:w="995" w:type="dxa"/>
            <w:tcBorders>
              <w:top w:val="single" w:sz="4" w:space="0" w:color="auto"/>
            </w:tcBorders>
            <w:shd w:val="clear" w:color="auto" w:fill="auto"/>
          </w:tcPr>
          <w:p w14:paraId="7FE0BEB9" w14:textId="77777777" w:rsidR="00B4165A" w:rsidRPr="00107C20" w:rsidRDefault="00B4165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C01B4FE" w14:textId="77777777" w:rsidR="00B4165A" w:rsidRPr="00107C20" w:rsidRDefault="00B4165A" w:rsidP="004468C0">
            <w:pPr>
              <w:spacing w:after="0"/>
              <w:rPr>
                <w:rFonts w:ascii="Arial" w:hAnsi="Arial" w:cs="Arial"/>
                <w:color w:val="FF0000"/>
                <w:lang w:val="en-US"/>
              </w:rPr>
            </w:pPr>
          </w:p>
        </w:tc>
      </w:tr>
      <w:tr w:rsidR="00A32D22" w:rsidRPr="000472D1" w14:paraId="709F8986" w14:textId="77777777" w:rsidTr="004838D5">
        <w:trPr>
          <w:cantSplit/>
        </w:trPr>
        <w:tc>
          <w:tcPr>
            <w:tcW w:w="974" w:type="dxa"/>
            <w:tcBorders>
              <w:left w:val="single" w:sz="18" w:space="0" w:color="auto"/>
              <w:bottom w:val="single" w:sz="4" w:space="0" w:color="auto"/>
            </w:tcBorders>
            <w:shd w:val="clear" w:color="auto" w:fill="FDE9D9" w:themeFill="accent6" w:themeFillTint="33"/>
          </w:tcPr>
          <w:p w14:paraId="699FDC96"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14:paraId="34DE5457"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14:paraId="50564C05" w14:textId="77777777"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14:paraId="19AF416C"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736D8B65"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C89A69D" w14:textId="77777777"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14:paraId="57C9B7DD" w14:textId="77777777" w:rsidR="00A32D22" w:rsidRPr="00107C20" w:rsidRDefault="00A32D22" w:rsidP="002A3262">
            <w:pPr>
              <w:spacing w:after="0"/>
              <w:rPr>
                <w:rFonts w:ascii="Arial" w:hAnsi="Arial" w:cs="Arial"/>
                <w:color w:val="FF0000"/>
                <w:lang w:val="en-US"/>
              </w:rPr>
            </w:pPr>
          </w:p>
        </w:tc>
      </w:tr>
      <w:tr w:rsidR="00A32D22" w:rsidRPr="000472D1" w14:paraId="212A5142" w14:textId="77777777" w:rsidTr="004838D5">
        <w:trPr>
          <w:cantSplit/>
        </w:trPr>
        <w:tc>
          <w:tcPr>
            <w:tcW w:w="974" w:type="dxa"/>
            <w:tcBorders>
              <w:top w:val="single" w:sz="4" w:space="0" w:color="auto"/>
              <w:left w:val="single" w:sz="18" w:space="0" w:color="auto"/>
              <w:bottom w:val="single" w:sz="4" w:space="0" w:color="auto"/>
            </w:tcBorders>
          </w:tcPr>
          <w:p w14:paraId="336BDDA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C223E62"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58C007B9"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9F5210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14:paraId="2C017EDC"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14:paraId="506C8BEC"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6F40B9F1" w14:textId="77777777" w:rsidR="00A32D22" w:rsidRPr="00107C20" w:rsidRDefault="00A32D22" w:rsidP="002A3262">
            <w:pPr>
              <w:spacing w:after="0"/>
              <w:rPr>
                <w:rFonts w:ascii="Arial" w:hAnsi="Arial" w:cs="Arial"/>
                <w:color w:val="FF0000"/>
                <w:lang w:val="en-US"/>
              </w:rPr>
            </w:pPr>
          </w:p>
        </w:tc>
      </w:tr>
      <w:tr w:rsidR="00D4121D" w:rsidRPr="000472D1" w14:paraId="1EC786FE"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14:paraId="7A0AC7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0A8EC1D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21AEBEDB"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47DC8D0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14:paraId="53751710" w14:textId="77777777" w:rsidTr="004838D5">
        <w:trPr>
          <w:cantSplit/>
        </w:trPr>
        <w:tc>
          <w:tcPr>
            <w:tcW w:w="974" w:type="dxa"/>
            <w:tcBorders>
              <w:top w:val="nil"/>
              <w:left w:val="single" w:sz="18" w:space="0" w:color="auto"/>
              <w:bottom w:val="single" w:sz="4" w:space="0" w:color="auto"/>
            </w:tcBorders>
            <w:shd w:val="clear" w:color="auto" w:fill="auto"/>
          </w:tcPr>
          <w:p w14:paraId="67927040" w14:textId="77777777"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14:paraId="77E92701" w14:textId="77777777"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14:paraId="468A56CF"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14:paraId="4431305F"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14:paraId="2E1978F1" w14:textId="77777777"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14:paraId="22417385" w14:textId="77777777"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14:paraId="43F9711C" w14:textId="77777777" w:rsidR="00A32D22" w:rsidRPr="00107C20" w:rsidRDefault="00A32D22" w:rsidP="002A3262">
            <w:pPr>
              <w:spacing w:after="0"/>
              <w:rPr>
                <w:rFonts w:ascii="Arial" w:hAnsi="Arial" w:cs="Arial"/>
                <w:color w:val="FF0000"/>
                <w:lang w:val="en-US"/>
              </w:rPr>
            </w:pPr>
          </w:p>
        </w:tc>
      </w:tr>
      <w:tr w:rsidR="00D4121D" w:rsidRPr="000472D1" w14:paraId="4D65B091" w14:textId="77777777"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14:paraId="5EB9EB63"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14:paraId="1D880F8E"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14:paraId="07C98538" w14:textId="77777777"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14:paraId="59086585"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14:paraId="7A7252B2" w14:textId="77777777" w:rsidTr="004838D5">
        <w:trPr>
          <w:cantSplit/>
        </w:trPr>
        <w:tc>
          <w:tcPr>
            <w:tcW w:w="974" w:type="dxa"/>
            <w:tcBorders>
              <w:top w:val="single" w:sz="4" w:space="0" w:color="auto"/>
              <w:left w:val="single" w:sz="18" w:space="0" w:color="auto"/>
              <w:bottom w:val="single" w:sz="4" w:space="0" w:color="auto"/>
            </w:tcBorders>
          </w:tcPr>
          <w:p w14:paraId="51338EC7"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14:paraId="1647B78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14:paraId="5858DDF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14:paraId="6447DC04"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14:paraId="33D06164"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14:paraId="5C350E4C" w14:textId="77777777" w:rsidR="00A32D22" w:rsidRPr="00107C20" w:rsidRDefault="00A32D22" w:rsidP="002A3262">
            <w:pPr>
              <w:spacing w:after="0"/>
              <w:rPr>
                <w:rFonts w:ascii="Arial" w:hAnsi="Arial" w:cs="Arial"/>
                <w:color w:val="FF0000"/>
                <w:lang w:val="en-US"/>
              </w:rPr>
            </w:pPr>
          </w:p>
        </w:tc>
      </w:tr>
      <w:tr w:rsidR="00A32D22" w:rsidRPr="000472D1" w14:paraId="62B44DC5" w14:textId="77777777" w:rsidTr="004838D5">
        <w:trPr>
          <w:cantSplit/>
        </w:trPr>
        <w:tc>
          <w:tcPr>
            <w:tcW w:w="974" w:type="dxa"/>
            <w:tcBorders>
              <w:top w:val="single" w:sz="4" w:space="0" w:color="auto"/>
              <w:left w:val="single" w:sz="18" w:space="0" w:color="auto"/>
              <w:bottom w:val="single" w:sz="18" w:space="0" w:color="auto"/>
            </w:tcBorders>
          </w:tcPr>
          <w:p w14:paraId="0EDB75BF"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14:paraId="166892D2"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14:paraId="44D54AE5"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14:paraId="45A70D6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14:paraId="34BA1CEF"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14:paraId="62F4C19B" w14:textId="77777777" w:rsidR="00A32D22" w:rsidRPr="00107C20" w:rsidRDefault="00A32D22" w:rsidP="002A3262">
            <w:pPr>
              <w:spacing w:after="0"/>
              <w:rPr>
                <w:rFonts w:ascii="Arial" w:hAnsi="Arial" w:cs="Arial"/>
                <w:color w:val="FF0000"/>
                <w:lang w:val="en-US"/>
              </w:rPr>
            </w:pPr>
          </w:p>
        </w:tc>
      </w:tr>
      <w:tr w:rsidR="00D4121D" w:rsidRPr="000472D1" w14:paraId="15AAA419"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3A185F13" w14:textId="77777777"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540433F1"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14:paraId="40498EC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60F817AD"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8B13372"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310F6FF6"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3846F826" w14:textId="77777777"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14:paraId="79F949FA" w14:textId="77777777" w:rsidTr="004838D5">
        <w:trPr>
          <w:cantSplit/>
        </w:trPr>
        <w:tc>
          <w:tcPr>
            <w:tcW w:w="974" w:type="dxa"/>
            <w:tcBorders>
              <w:top w:val="single" w:sz="4" w:space="0" w:color="auto"/>
              <w:left w:val="single" w:sz="18" w:space="0" w:color="auto"/>
              <w:bottom w:val="nil"/>
              <w:right w:val="single" w:sz="4" w:space="0" w:color="auto"/>
            </w:tcBorders>
            <w:shd w:val="clear" w:color="auto" w:fill="auto"/>
          </w:tcPr>
          <w:p w14:paraId="4E6601D6" w14:textId="77777777" w:rsidR="00A32D22" w:rsidRPr="00107C20" w:rsidRDefault="00A32D22" w:rsidP="00EF095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A6155C5" w14:textId="77777777" w:rsidR="00A32D22" w:rsidRPr="00107C20" w:rsidRDefault="00A32D22" w:rsidP="00EF095E">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14:paraId="4324370A" w14:textId="77777777" w:rsidR="00A32D22" w:rsidRPr="00107C20" w:rsidRDefault="00A32D22" w:rsidP="00EF095E">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14:paraId="5F60579E" w14:textId="77777777" w:rsidR="00A32D22" w:rsidRPr="00107C20" w:rsidRDefault="00A32D22" w:rsidP="00EF095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A32D22" w:rsidRPr="00A273A4" w:rsidRDefault="00A32D22" w:rsidP="00EF095E">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A32D22" w:rsidRPr="00107C20" w:rsidRDefault="00A32D22" w:rsidP="00EF095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14:paraId="4B4D927B" w14:textId="77777777" w:rsidR="00A32D22" w:rsidRPr="00107C20" w:rsidRDefault="00A32D22" w:rsidP="00EF095E">
            <w:pPr>
              <w:spacing w:after="0"/>
              <w:rPr>
                <w:rFonts w:ascii="Arial" w:hAnsi="Arial" w:cs="Arial"/>
                <w:lang w:val="en-US"/>
              </w:rPr>
            </w:pPr>
          </w:p>
        </w:tc>
      </w:tr>
      <w:tr w:rsidR="00D4121D" w:rsidRPr="000472D1" w14:paraId="5B16A8A6"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6B97FF18"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14:paraId="41221E8D"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14:paraId="54FAD12D"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5378FE7"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2F98619E"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03E5B5EE"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1E812289" w14:textId="77777777" w:rsidR="00A32D22" w:rsidRPr="00107C20" w:rsidRDefault="00A32D22" w:rsidP="002A3262">
            <w:pPr>
              <w:spacing w:after="0"/>
              <w:rPr>
                <w:rFonts w:ascii="Arial" w:hAnsi="Arial" w:cs="Arial"/>
                <w:lang w:val="en-US"/>
              </w:rPr>
            </w:pPr>
          </w:p>
        </w:tc>
      </w:tr>
      <w:tr w:rsidR="00A32D22" w:rsidRPr="000472D1" w14:paraId="5D589071" w14:textId="77777777" w:rsidTr="004838D5">
        <w:trPr>
          <w:cantSplit/>
        </w:trPr>
        <w:tc>
          <w:tcPr>
            <w:tcW w:w="974" w:type="dxa"/>
            <w:tcBorders>
              <w:top w:val="single" w:sz="4" w:space="0" w:color="auto"/>
              <w:left w:val="single" w:sz="18" w:space="0" w:color="auto"/>
              <w:bottom w:val="nil"/>
            </w:tcBorders>
          </w:tcPr>
          <w:p w14:paraId="0F50E211" w14:textId="77777777"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14:paraId="2CFD6006" w14:textId="77777777" w:rsidR="00A32D22" w:rsidRPr="00107C20" w:rsidRDefault="00A32D22" w:rsidP="002A3262">
            <w:pPr>
              <w:spacing w:after="0"/>
              <w:rPr>
                <w:rFonts w:ascii="Arial" w:hAnsi="Arial" w:cs="Arial"/>
                <w:b/>
                <w:bCs/>
                <w:lang w:val="en-US"/>
              </w:rPr>
            </w:pPr>
          </w:p>
        </w:tc>
        <w:tc>
          <w:tcPr>
            <w:tcW w:w="886" w:type="dxa"/>
            <w:tcBorders>
              <w:top w:val="single" w:sz="4" w:space="0" w:color="auto"/>
              <w:bottom w:val="nil"/>
            </w:tcBorders>
          </w:tcPr>
          <w:p w14:paraId="0F59825A"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nil"/>
            </w:tcBorders>
          </w:tcPr>
          <w:p w14:paraId="77EA64B3"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14:paraId="76261518" w14:textId="77777777"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tcPr>
          <w:p w14:paraId="2E04337B" w14:textId="77777777"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14:paraId="7237AF9A" w14:textId="77777777" w:rsidR="00A32D22" w:rsidRPr="00107C20" w:rsidRDefault="00A32D22" w:rsidP="002A3262">
            <w:pPr>
              <w:spacing w:after="0"/>
              <w:rPr>
                <w:rFonts w:ascii="Arial" w:hAnsi="Arial" w:cs="Arial"/>
                <w:lang w:val="en-US"/>
              </w:rPr>
            </w:pPr>
          </w:p>
        </w:tc>
      </w:tr>
      <w:tr w:rsidR="00D4121D" w:rsidRPr="000472D1" w14:paraId="449D04B3" w14:textId="77777777" w:rsidTr="004838D5">
        <w:trPr>
          <w:cantSplit/>
        </w:trPr>
        <w:tc>
          <w:tcPr>
            <w:tcW w:w="974" w:type="dxa"/>
            <w:tcBorders>
              <w:top w:val="single" w:sz="18" w:space="0" w:color="auto"/>
              <w:left w:val="single" w:sz="18" w:space="0" w:color="auto"/>
              <w:bottom w:val="single" w:sz="18" w:space="0" w:color="auto"/>
            </w:tcBorders>
            <w:shd w:val="clear" w:color="auto" w:fill="E6E6E6"/>
          </w:tcPr>
          <w:p w14:paraId="29AA35AA" w14:textId="77777777"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14:paraId="01D982D8"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14:paraId="107D41E8" w14:textId="77777777"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14:paraId="305625EB" w14:textId="77777777"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14:paraId="73F98188" w14:textId="77777777"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14:paraId="45EB4474" w14:textId="77777777"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14:paraId="6DADEE54" w14:textId="4C972E00" w:rsidR="00A32D22" w:rsidRPr="001E7CB9" w:rsidRDefault="00A32D22" w:rsidP="008A079F">
            <w:pPr>
              <w:spacing w:after="0"/>
              <w:rPr>
                <w:rFonts w:ascii="Arial" w:hAnsi="Arial" w:cs="Arial"/>
                <w:b/>
                <w:highlight w:val="yellow"/>
                <w:lang w:val="en-US"/>
              </w:rPr>
            </w:pPr>
            <w:r w:rsidRPr="001E7CB9">
              <w:rPr>
                <w:rFonts w:ascii="Arial" w:hAnsi="Arial" w:cs="Arial"/>
                <w:b/>
                <w:color w:val="0000FF"/>
                <w:highlight w:val="yellow"/>
                <w:lang w:val="en-US"/>
              </w:rPr>
              <w:t>Meeting closes on Wed</w:t>
            </w:r>
            <w:r w:rsidR="00DB0548">
              <w:rPr>
                <w:rFonts w:ascii="Arial" w:hAnsi="Arial" w:cs="Arial"/>
                <w:b/>
                <w:color w:val="0000FF"/>
                <w:highlight w:val="yellow"/>
                <w:lang w:val="en-US"/>
              </w:rPr>
              <w:t>, Dec</w:t>
            </w:r>
            <w:r w:rsidRPr="001E7CB9">
              <w:rPr>
                <w:rFonts w:ascii="Arial" w:hAnsi="Arial" w:cs="Arial"/>
                <w:b/>
                <w:color w:val="0000FF"/>
                <w:highlight w:val="yellow"/>
                <w:lang w:val="en-US"/>
              </w:rPr>
              <w:t xml:space="preserve"> </w:t>
            </w:r>
            <w:r w:rsidR="00AB7021">
              <w:rPr>
                <w:rFonts w:ascii="Arial" w:hAnsi="Arial" w:cs="Arial"/>
                <w:b/>
                <w:color w:val="0000FF"/>
                <w:highlight w:val="yellow"/>
                <w:lang w:val="en-US"/>
              </w:rPr>
              <w:t>1</w:t>
            </w:r>
            <w:r w:rsidR="008A079F">
              <w:rPr>
                <w:rFonts w:ascii="Arial" w:hAnsi="Arial" w:cs="Arial"/>
                <w:b/>
                <w:color w:val="0000FF"/>
                <w:highlight w:val="yellow"/>
                <w:lang w:val="en-US"/>
              </w:rPr>
              <w:t>5</w:t>
            </w:r>
            <w:r w:rsidRPr="001E7CB9">
              <w:rPr>
                <w:rFonts w:ascii="Arial" w:hAnsi="Arial" w:cs="Arial"/>
                <w:b/>
                <w:color w:val="0000FF"/>
                <w:highlight w:val="yellow"/>
                <w:lang w:val="en-US"/>
              </w:rPr>
              <w:t xml:space="preserve"> at 2</w:t>
            </w:r>
            <w:r w:rsidR="00F7118B">
              <w:rPr>
                <w:rFonts w:ascii="Arial" w:hAnsi="Arial" w:cs="Arial"/>
                <w:b/>
                <w:color w:val="0000FF"/>
                <w:highlight w:val="yellow"/>
                <w:lang w:val="en-US"/>
              </w:rPr>
              <w:t>2</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22638A93" w:rsidR="00553A25" w:rsidRDefault="00553A25">
      <w:pPr>
        <w:rPr>
          <w:rFonts w:ascii="Arial" w:hAnsi="Arial" w:cs="Arial"/>
          <w:lang w:val="en-US"/>
        </w:rPr>
      </w:pPr>
    </w:p>
    <w:sectPr w:rsidR="00553A25" w:rsidSect="00E434D8">
      <w:headerReference w:type="default" r:id="rId14"/>
      <w:footerReference w:type="default" r:id="rId15"/>
      <w:headerReference w:type="first" r:id="rId16"/>
      <w:footerReference w:type="first" r:id="rId1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2B9D08" w14:textId="77777777" w:rsidR="00062DD3" w:rsidRDefault="00062DD3">
      <w:r>
        <w:separator/>
      </w:r>
    </w:p>
  </w:endnote>
  <w:endnote w:type="continuationSeparator" w:id="0">
    <w:p w14:paraId="0A3C5FB7" w14:textId="77777777" w:rsidR="00062DD3" w:rsidRDefault="00062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455825" w14:textId="78D638EE" w:rsidR="00C32169" w:rsidRDefault="00C3216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96028" w14:textId="2FD77CA9" w:rsidR="00C32169" w:rsidRDefault="00C3216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8CCA1" w14:textId="77777777" w:rsidR="00062DD3" w:rsidRDefault="00062DD3">
      <w:r>
        <w:separator/>
      </w:r>
    </w:p>
  </w:footnote>
  <w:footnote w:type="continuationSeparator" w:id="0">
    <w:p w14:paraId="661C1974" w14:textId="77777777" w:rsidR="00062DD3" w:rsidRDefault="00062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D474C" w14:textId="77777777" w:rsidR="00C32169" w:rsidRDefault="00C3216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76A1E" w14:textId="1DFCACE7" w:rsidR="00C32169" w:rsidRDefault="00C32169" w:rsidP="00FE65D9">
    <w:pPr>
      <w:pStyle w:val="CRCoverPage"/>
      <w:tabs>
        <w:tab w:val="right" w:pos="9639"/>
      </w:tabs>
      <w:rPr>
        <w:b/>
        <w:noProof/>
        <w:sz w:val="24"/>
      </w:rPr>
    </w:pPr>
    <w:r w:rsidRPr="00FE65D9">
      <w:rPr>
        <w:b/>
        <w:bCs/>
        <w:noProof/>
        <w:sz w:val="24"/>
        <w:lang w:val="sv-SE"/>
      </w:rPr>
      <w:t>3GPP TSG CT#</w:t>
    </w:r>
    <w:r>
      <w:rPr>
        <w:b/>
        <w:bCs/>
        <w:noProof/>
        <w:sz w:val="24"/>
        <w:lang w:val="sv-SE"/>
      </w:rPr>
      <w:t>9</w:t>
    </w:r>
    <w:r w:rsidR="00DB0548">
      <w:rPr>
        <w:b/>
        <w:bCs/>
        <w:noProof/>
        <w:sz w:val="24"/>
        <w:lang w:val="sv-SE"/>
      </w:rPr>
      <w:t>4</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w:t>
    </w:r>
    <w:r w:rsidR="00DB0548">
      <w:rPr>
        <w:b/>
        <w:noProof/>
        <w:sz w:val="24"/>
      </w:rPr>
      <w:t>3</w:t>
    </w:r>
    <w:r>
      <w:rPr>
        <w:b/>
        <w:noProof/>
        <w:sz w:val="24"/>
      </w:rPr>
      <w:t>00</w:t>
    </w:r>
    <w:r w:rsidR="00BC72FF">
      <w:rPr>
        <w:b/>
        <w:noProof/>
        <w:sz w:val="24"/>
      </w:rPr>
      <w:t>3</w:t>
    </w:r>
  </w:p>
  <w:p w14:paraId="78BEBCC3" w14:textId="4F8B43DE" w:rsidR="00C32169" w:rsidRPr="00163A37" w:rsidRDefault="00C3216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13</w:t>
    </w:r>
    <w:r w:rsidRPr="00CF0004">
      <w:rPr>
        <w:b/>
        <w:bCs/>
        <w:noProof/>
        <w:sz w:val="24"/>
        <w:vertAlign w:val="superscript"/>
        <w:lang w:val="sv-SE"/>
      </w:rPr>
      <w:t>th</w:t>
    </w:r>
    <w:r>
      <w:rPr>
        <w:b/>
        <w:bCs/>
        <w:noProof/>
        <w:sz w:val="24"/>
        <w:lang w:val="sv-SE"/>
      </w:rPr>
      <w:t xml:space="preserve"> – 15</w:t>
    </w:r>
    <w:r w:rsidRPr="00CF0004">
      <w:rPr>
        <w:b/>
        <w:bCs/>
        <w:noProof/>
        <w:sz w:val="24"/>
        <w:vertAlign w:val="superscript"/>
        <w:lang w:val="sv-SE"/>
      </w:rPr>
      <w:t>th</w:t>
    </w:r>
    <w:r>
      <w:rPr>
        <w:b/>
        <w:bCs/>
        <w:noProof/>
        <w:sz w:val="24"/>
        <w:lang w:val="sv-SE"/>
      </w:rPr>
      <w:t xml:space="preserve"> </w:t>
    </w:r>
    <w:r w:rsidR="00DB0548">
      <w:rPr>
        <w:b/>
        <w:bCs/>
        <w:noProof/>
        <w:sz w:val="24"/>
        <w:lang w:val="sv-SE"/>
      </w:rPr>
      <w:t>Dec</w:t>
    </w:r>
    <w:r>
      <w:rPr>
        <w:b/>
        <w:bCs/>
        <w:noProof/>
        <w:sz w:val="24"/>
        <w:lang w:val="sv-SE"/>
      </w:rPr>
      <w:t>ember 2021</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19"/>
  </w:num>
  <w:num w:numId="4">
    <w:abstractNumId w:val="3"/>
  </w:num>
  <w:num w:numId="5">
    <w:abstractNumId w:val="10"/>
  </w:num>
  <w:num w:numId="6">
    <w:abstractNumId w:val="2"/>
  </w:num>
  <w:num w:numId="7">
    <w:abstractNumId w:val="13"/>
  </w:num>
  <w:num w:numId="8">
    <w:abstractNumId w:val="7"/>
  </w:num>
  <w:num w:numId="9">
    <w:abstractNumId w:val="17"/>
  </w:num>
  <w:num w:numId="10">
    <w:abstractNumId w:val="6"/>
  </w:num>
  <w:num w:numId="11">
    <w:abstractNumId w:val="9"/>
  </w:num>
  <w:num w:numId="12">
    <w:abstractNumId w:val="4"/>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1"/>
  </w:num>
  <w:num w:numId="18">
    <w:abstractNumId w:val="14"/>
  </w:num>
  <w:num w:numId="19">
    <w:abstractNumId w:val="5"/>
  </w:num>
  <w:num w:numId="20">
    <w:abstractNumId w:val="18"/>
  </w:num>
  <w:num w:numId="2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TSG_CT/TSGC_94e/Docs/CP-213021.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TSG_CT/TSGC_94e/Docs/CP-213003zip"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94e/Docs/CP-213002.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3GPP_TSG_CT@list.etsi.org"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TSG_CT/TSGC_94e/Docs/CP-213001.zip"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2206</Words>
  <Characters>15195</Characters>
  <Application>Microsoft Office Word</Application>
  <DocSecurity>0</DocSecurity>
  <Lines>126</Lines>
  <Paragraphs>34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2021-12-01T15:34:00Z</dcterms:created>
  <dcterms:modified xsi:type="dcterms:W3CDTF">2021-12-01T15:34:00Z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